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5BC3B" w14:textId="77777777" w:rsidR="00836B8D" w:rsidRPr="00846ABA" w:rsidRDefault="00836B8D" w:rsidP="00836B8D">
      <w:pPr>
        <w:pStyle w:val="Header"/>
        <w:tabs>
          <w:tab w:val="clear" w:pos="4536"/>
        </w:tabs>
        <w:spacing w:before="100" w:beforeAutospacing="1" w:after="100" w:afterAutospacing="1"/>
        <w:jc w:val="center"/>
        <w:rPr>
          <w:rFonts w:cs="Arial"/>
          <w:sz w:val="48"/>
          <w:szCs w:val="48"/>
          <w:lang w:val="en-US"/>
        </w:rPr>
      </w:pPr>
    </w:p>
    <w:p w14:paraId="7AF2DEB3" w14:textId="77777777" w:rsidR="00836B8D" w:rsidRPr="001A15A0" w:rsidRDefault="00836B8D" w:rsidP="00836B8D">
      <w:pPr>
        <w:pStyle w:val="Header"/>
        <w:tabs>
          <w:tab w:val="clear" w:pos="4536"/>
        </w:tabs>
        <w:spacing w:before="100" w:beforeAutospacing="1" w:after="100" w:afterAutospacing="1"/>
        <w:jc w:val="center"/>
        <w:rPr>
          <w:rFonts w:cs="Arial"/>
          <w:sz w:val="48"/>
          <w:szCs w:val="48"/>
          <w:lang w:val="sk-SK"/>
        </w:rPr>
      </w:pPr>
    </w:p>
    <w:p w14:paraId="52566CDE" w14:textId="77777777" w:rsidR="00836B8D" w:rsidRPr="001A15A0" w:rsidRDefault="00836B8D" w:rsidP="00836B8D">
      <w:pPr>
        <w:pStyle w:val="Header"/>
        <w:tabs>
          <w:tab w:val="clear" w:pos="4536"/>
        </w:tabs>
        <w:spacing w:before="100" w:beforeAutospacing="1" w:after="100" w:afterAutospacing="1"/>
        <w:jc w:val="center"/>
        <w:rPr>
          <w:rFonts w:ascii="Times New Roman" w:hAnsi="Times New Roman"/>
          <w:sz w:val="48"/>
          <w:szCs w:val="48"/>
          <w:lang w:val="bg-BG"/>
        </w:rPr>
      </w:pPr>
      <w:r w:rsidRPr="001A15A0">
        <w:rPr>
          <w:rFonts w:cs="Arial"/>
          <w:sz w:val="48"/>
          <w:szCs w:val="48"/>
          <w:lang w:val="sk-SK"/>
        </w:rPr>
        <w:t xml:space="preserve">Техническа спецификация за обмен на данни между участници на </w:t>
      </w:r>
      <w:r w:rsidRPr="001A15A0">
        <w:rPr>
          <w:rFonts w:cs="Arial"/>
          <w:sz w:val="48"/>
          <w:szCs w:val="48"/>
          <w:lang w:val="bg-BG"/>
        </w:rPr>
        <w:t>пазара на електрическа енергия</w:t>
      </w:r>
    </w:p>
    <w:p w14:paraId="589B5398" w14:textId="77777777" w:rsidR="00836B8D" w:rsidRPr="001A15A0" w:rsidRDefault="00836B8D" w:rsidP="00836B8D">
      <w:pPr>
        <w:pStyle w:val="Header"/>
        <w:tabs>
          <w:tab w:val="clear" w:pos="4536"/>
        </w:tabs>
        <w:spacing w:before="100" w:beforeAutospacing="1" w:after="100" w:afterAutospacing="1"/>
        <w:rPr>
          <w:rFonts w:ascii="Times New Roman" w:hAnsi="Times New Roman"/>
          <w:sz w:val="48"/>
          <w:szCs w:val="48"/>
          <w:lang w:val="bg-BG"/>
        </w:rPr>
      </w:pPr>
    </w:p>
    <w:p w14:paraId="59E2CAFB" w14:textId="77777777" w:rsidR="00836B8D" w:rsidRPr="001A15A0" w:rsidRDefault="00836B8D" w:rsidP="00836B8D">
      <w:pPr>
        <w:pStyle w:val="Header"/>
        <w:tabs>
          <w:tab w:val="clear" w:pos="4536"/>
        </w:tabs>
        <w:spacing w:before="480"/>
        <w:jc w:val="center"/>
        <w:rPr>
          <w:rFonts w:ascii="Times New Roman" w:hAnsi="Times New Roman"/>
          <w:noProof/>
          <w:sz w:val="48"/>
          <w:szCs w:val="48"/>
          <w:lang w:val="en-US"/>
        </w:rPr>
      </w:pPr>
      <w:r w:rsidRPr="001A15A0">
        <w:rPr>
          <w:rFonts w:cs="Arial"/>
          <w:sz w:val="48"/>
          <w:szCs w:val="48"/>
          <w:lang w:val="bg-BG"/>
        </w:rPr>
        <w:t>Приложение №</w:t>
      </w:r>
      <w:r w:rsidRPr="001A15A0">
        <w:rPr>
          <w:rFonts w:cs="Arial"/>
          <w:sz w:val="48"/>
          <w:szCs w:val="48"/>
          <w:lang w:val="en-US"/>
        </w:rPr>
        <w:t>4</w:t>
      </w:r>
      <w:r w:rsidRPr="001A15A0">
        <w:rPr>
          <w:rFonts w:cs="Arial"/>
          <w:sz w:val="48"/>
          <w:szCs w:val="48"/>
          <w:lang w:val="bg-BG"/>
        </w:rPr>
        <w:t xml:space="preserve"> - </w:t>
      </w:r>
      <w:r w:rsidRPr="001A15A0">
        <w:rPr>
          <w:rFonts w:cs="Arial"/>
          <w:sz w:val="48"/>
          <w:szCs w:val="48"/>
          <w:lang w:val="en-US"/>
        </w:rPr>
        <w:t>INVOIC</w:t>
      </w:r>
    </w:p>
    <w:p w14:paraId="6C91D413" w14:textId="77777777" w:rsidR="00836B8D" w:rsidRPr="001A15A0" w:rsidRDefault="00836B8D" w:rsidP="00836B8D">
      <w:pPr>
        <w:tabs>
          <w:tab w:val="left" w:pos="1800"/>
        </w:tabs>
        <w:spacing w:before="100" w:beforeAutospacing="1" w:after="100" w:afterAutospacing="1"/>
        <w:jc w:val="both"/>
        <w:rPr>
          <w:rFonts w:ascii="Times New Roman" w:hAnsi="Times New Roman"/>
          <w:lang w:val="bg-BG"/>
        </w:rPr>
      </w:pPr>
    </w:p>
    <w:p w14:paraId="3181D563" w14:textId="77777777" w:rsidR="002D67A0" w:rsidRPr="001A15A0" w:rsidRDefault="007A6768" w:rsidP="00777C88">
      <w:pPr>
        <w:tabs>
          <w:tab w:val="left" w:pos="1800"/>
        </w:tabs>
        <w:spacing w:before="5160"/>
        <w:rPr>
          <w:lang w:val="sk-SK"/>
        </w:rPr>
      </w:pPr>
      <w:r w:rsidRPr="001A15A0">
        <w:rPr>
          <w:rFonts w:cs="Arial"/>
          <w:lang w:val="bg-BG"/>
        </w:rPr>
        <w:t>Документ</w:t>
      </w:r>
      <w:r w:rsidRPr="001A15A0">
        <w:rPr>
          <w:rFonts w:cs="Arial"/>
          <w:lang w:val="sk-SK"/>
        </w:rPr>
        <w:t>:</w:t>
      </w:r>
      <w:r w:rsidR="002D67A0" w:rsidRPr="001A15A0">
        <w:rPr>
          <w:rFonts w:cs="Arial"/>
          <w:lang w:val="sk-SK"/>
        </w:rPr>
        <w:tab/>
      </w:r>
      <w:r w:rsidR="00F81F41" w:rsidRPr="001A15A0">
        <w:rPr>
          <w:rFonts w:cs="Arial"/>
          <w:lang w:val="sk-SK"/>
        </w:rPr>
        <w:t xml:space="preserve">Приложение 4_INVOIC </w:t>
      </w:r>
      <w:r w:rsidR="002D67A0" w:rsidRPr="001A15A0">
        <w:rPr>
          <w:rFonts w:cs="Arial"/>
          <w:lang w:val="sk-SK"/>
        </w:rPr>
        <w:fldChar w:fldCharType="begin"/>
      </w:r>
      <w:r w:rsidR="002D67A0" w:rsidRPr="001A15A0">
        <w:rPr>
          <w:rFonts w:cs="Arial"/>
          <w:lang w:val="sk-SK"/>
        </w:rPr>
        <w:instrText xml:space="preserve"> SUBJECT   \* MERGEFORMAT </w:instrText>
      </w:r>
      <w:r w:rsidR="002D67A0" w:rsidRPr="001A15A0">
        <w:rPr>
          <w:rFonts w:cs="Arial"/>
          <w:lang w:val="sk-SK"/>
        </w:rPr>
        <w:fldChar w:fldCharType="end"/>
      </w:r>
    </w:p>
    <w:p w14:paraId="5CE413CD" w14:textId="77777777" w:rsidR="002D67A0" w:rsidRPr="001A15A0" w:rsidRDefault="007A6768" w:rsidP="00777C88">
      <w:pPr>
        <w:tabs>
          <w:tab w:val="left" w:pos="1800"/>
        </w:tabs>
        <w:rPr>
          <w:rFonts w:cs="Arial"/>
          <w:lang w:val="sk-SK"/>
        </w:rPr>
      </w:pPr>
      <w:r w:rsidRPr="001A15A0">
        <w:rPr>
          <w:lang w:val="bg-BG"/>
        </w:rPr>
        <w:t>Версия</w:t>
      </w:r>
      <w:r w:rsidRPr="001A15A0">
        <w:rPr>
          <w:lang w:val="sk-SK"/>
        </w:rPr>
        <w:t>:</w:t>
      </w:r>
      <w:r w:rsidR="002D67A0" w:rsidRPr="001A15A0">
        <w:rPr>
          <w:lang w:val="sk-SK"/>
        </w:rPr>
        <w:tab/>
      </w:r>
      <w:r w:rsidR="00440762">
        <w:rPr>
          <w:lang w:val="en-US"/>
        </w:rPr>
        <w:t>4</w:t>
      </w:r>
      <w:r w:rsidR="00A723AF" w:rsidRPr="001A15A0">
        <w:rPr>
          <w:lang w:val="sk-SK"/>
        </w:rPr>
        <w:t>.0</w:t>
      </w:r>
    </w:p>
    <w:p w14:paraId="34D87B56" w14:textId="77777777" w:rsidR="002D67A0" w:rsidRPr="001A15A0" w:rsidRDefault="007A6768" w:rsidP="00777C88">
      <w:pPr>
        <w:tabs>
          <w:tab w:val="left" w:pos="1800"/>
        </w:tabs>
        <w:rPr>
          <w:rFonts w:cs="Arial"/>
          <w:lang w:val="bg-BG"/>
        </w:rPr>
      </w:pPr>
      <w:r w:rsidRPr="001A15A0">
        <w:rPr>
          <w:rFonts w:cs="Arial"/>
          <w:lang w:val="bg-BG"/>
        </w:rPr>
        <w:t>Дата на издаване</w:t>
      </w:r>
      <w:r w:rsidRPr="001A15A0">
        <w:rPr>
          <w:rFonts w:cs="Arial"/>
          <w:lang w:val="sk-SK"/>
        </w:rPr>
        <w:t>:</w:t>
      </w:r>
      <w:r w:rsidR="002D67A0" w:rsidRPr="001A15A0">
        <w:rPr>
          <w:rFonts w:cs="Arial"/>
          <w:lang w:val="sk-SK"/>
        </w:rPr>
        <w:tab/>
      </w:r>
      <w:r w:rsidR="00440762">
        <w:rPr>
          <w:rFonts w:cs="Arial"/>
          <w:lang w:val="en-US"/>
        </w:rPr>
        <w:t xml:space="preserve">  </w:t>
      </w:r>
      <w:r w:rsidR="007E4ACB">
        <w:rPr>
          <w:rFonts w:cs="Arial"/>
          <w:lang w:val="bg-BG"/>
        </w:rPr>
        <w:t>01</w:t>
      </w:r>
      <w:r w:rsidR="00440762">
        <w:rPr>
          <w:rFonts w:cs="Arial"/>
          <w:lang w:val="en-US"/>
        </w:rPr>
        <w:t>.</w:t>
      </w:r>
      <w:r w:rsidR="007E4ACB">
        <w:rPr>
          <w:rFonts w:cs="Arial"/>
          <w:lang w:val="bg-BG"/>
        </w:rPr>
        <w:t>12</w:t>
      </w:r>
      <w:r w:rsidR="00440762">
        <w:rPr>
          <w:rFonts w:cs="Arial"/>
          <w:lang w:val="en-US"/>
        </w:rPr>
        <w:t>.2025</w:t>
      </w:r>
      <w:r w:rsidR="00440762" w:rsidRPr="001A15A0">
        <w:rPr>
          <w:rFonts w:cs="Arial"/>
          <w:lang w:val="bg-BG"/>
        </w:rPr>
        <w:t xml:space="preserve"> </w:t>
      </w:r>
      <w:r w:rsidR="00F233BD" w:rsidRPr="001A15A0">
        <w:rPr>
          <w:rFonts w:cs="Arial"/>
          <w:lang w:val="bg-BG"/>
        </w:rPr>
        <w:t>г.</w:t>
      </w:r>
    </w:p>
    <w:p w14:paraId="7000603D" w14:textId="77777777" w:rsidR="007E75A2" w:rsidRPr="001A15A0" w:rsidRDefault="007E75A2" w:rsidP="007E75A2">
      <w:pPr>
        <w:pageBreakBefore/>
        <w:rPr>
          <w:rFonts w:cs="Arial"/>
          <w:b/>
          <w:lang w:val="sk-SK"/>
        </w:rPr>
      </w:pPr>
      <w:r w:rsidRPr="001A15A0">
        <w:rPr>
          <w:rFonts w:cs="Arial"/>
          <w:b/>
          <w:lang w:val="bg-BG"/>
        </w:rPr>
        <w:lastRenderedPageBreak/>
        <w:t>ИСТОРИЯ НА ПРОМЕНИТЕ</w:t>
      </w:r>
      <w:r w:rsidRPr="001A15A0">
        <w:rPr>
          <w:rFonts w:cs="Arial"/>
          <w:b/>
          <w:lang w:val="sk-SK"/>
        </w:rPr>
        <w:t>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6142"/>
        <w:gridCol w:w="1620"/>
      </w:tblGrid>
      <w:tr w:rsidR="007E75A2" w:rsidRPr="001A15A0" w14:paraId="2A04128B" w14:textId="77777777" w:rsidTr="00542127">
        <w:tc>
          <w:tcPr>
            <w:tcW w:w="1526" w:type="dxa"/>
            <w:shd w:val="clear" w:color="auto" w:fill="BFBFBF"/>
          </w:tcPr>
          <w:p w14:paraId="597907BC" w14:textId="77777777" w:rsidR="007E75A2" w:rsidRPr="00C04BB1" w:rsidRDefault="007E75A2" w:rsidP="00EC0D8F">
            <w:pPr>
              <w:spacing w:before="60" w:after="60"/>
              <w:jc w:val="center"/>
              <w:rPr>
                <w:rFonts w:cs="Arial"/>
                <w:b/>
                <w:lang w:val="bg-BG"/>
              </w:rPr>
            </w:pPr>
            <w:r w:rsidRPr="00C04BB1">
              <w:rPr>
                <w:rFonts w:cs="Arial"/>
                <w:b/>
                <w:lang w:val="bg-BG"/>
              </w:rPr>
              <w:t>Дата</w:t>
            </w:r>
          </w:p>
        </w:tc>
        <w:tc>
          <w:tcPr>
            <w:tcW w:w="6142" w:type="dxa"/>
            <w:shd w:val="clear" w:color="auto" w:fill="BFBFBF"/>
          </w:tcPr>
          <w:p w14:paraId="132A8FA4" w14:textId="77777777" w:rsidR="007E75A2" w:rsidRPr="00C04BB1" w:rsidRDefault="007E75A2" w:rsidP="00EC0D8F">
            <w:pPr>
              <w:spacing w:before="60" w:after="60"/>
              <w:jc w:val="center"/>
              <w:rPr>
                <w:rFonts w:cs="Arial"/>
                <w:b/>
                <w:lang w:val="bg-BG"/>
              </w:rPr>
            </w:pPr>
            <w:r w:rsidRPr="00C04BB1">
              <w:rPr>
                <w:rFonts w:cs="Arial"/>
                <w:b/>
                <w:lang w:val="bg-BG"/>
              </w:rPr>
              <w:t>Кратко описание на промените</w:t>
            </w:r>
          </w:p>
        </w:tc>
        <w:tc>
          <w:tcPr>
            <w:tcW w:w="1620" w:type="dxa"/>
            <w:shd w:val="clear" w:color="auto" w:fill="BFBFBF"/>
          </w:tcPr>
          <w:p w14:paraId="62D53FF9" w14:textId="77777777" w:rsidR="007E75A2" w:rsidRPr="00C04BB1" w:rsidRDefault="007E75A2" w:rsidP="00EC0D8F">
            <w:pPr>
              <w:spacing w:before="60" w:after="60"/>
              <w:jc w:val="center"/>
              <w:rPr>
                <w:rFonts w:cs="Arial"/>
                <w:b/>
                <w:lang w:val="bg-BG"/>
              </w:rPr>
            </w:pPr>
            <w:r w:rsidRPr="00C04BB1">
              <w:rPr>
                <w:rFonts w:cs="Arial"/>
                <w:b/>
                <w:lang w:val="bg-BG"/>
              </w:rPr>
              <w:t>Версия</w:t>
            </w:r>
          </w:p>
        </w:tc>
      </w:tr>
      <w:tr w:rsidR="00EC0D8F" w:rsidRPr="001A15A0" w14:paraId="4E7A8172" w14:textId="77777777" w:rsidTr="00542127">
        <w:tc>
          <w:tcPr>
            <w:tcW w:w="1526" w:type="dxa"/>
          </w:tcPr>
          <w:p w14:paraId="7948253A" w14:textId="77777777" w:rsidR="00EC0D8F" w:rsidRPr="001A15A0" w:rsidRDefault="00EC0D8F" w:rsidP="00EC0D8F">
            <w:pPr>
              <w:spacing w:before="60" w:after="60"/>
              <w:jc w:val="center"/>
              <w:rPr>
                <w:rFonts w:cs="Arial"/>
                <w:lang w:val="sk-SK"/>
              </w:rPr>
            </w:pPr>
            <w:r>
              <w:rPr>
                <w:rFonts w:cs="Arial"/>
                <w:lang w:val="bg-BG"/>
              </w:rPr>
              <w:t>10.11.2020</w:t>
            </w:r>
          </w:p>
        </w:tc>
        <w:tc>
          <w:tcPr>
            <w:tcW w:w="6142" w:type="dxa"/>
          </w:tcPr>
          <w:p w14:paraId="5FC90DE4" w14:textId="77777777" w:rsidR="00EC0D8F" w:rsidRPr="001A15A0" w:rsidRDefault="00EC0D8F" w:rsidP="00EC0D8F">
            <w:pPr>
              <w:spacing w:before="60" w:after="60"/>
              <w:rPr>
                <w:sz w:val="20"/>
                <w:lang w:val="bg-BG"/>
              </w:rPr>
            </w:pPr>
            <w:r>
              <w:rPr>
                <w:lang w:val="bg-BG"/>
              </w:rPr>
              <w:t xml:space="preserve">Допълване и корекция според решенията на среща проведена на </w:t>
            </w:r>
            <w:r w:rsidRPr="003724FA">
              <w:rPr>
                <w:lang w:val="bg-BG"/>
              </w:rPr>
              <w:t>29.10.2020</w:t>
            </w:r>
            <w:r>
              <w:rPr>
                <w:lang w:val="bg-BG"/>
              </w:rPr>
              <w:t xml:space="preserve"> г.</w:t>
            </w:r>
          </w:p>
        </w:tc>
        <w:tc>
          <w:tcPr>
            <w:tcW w:w="1620" w:type="dxa"/>
          </w:tcPr>
          <w:p w14:paraId="3F26CC5A" w14:textId="77777777" w:rsidR="00EC0D8F" w:rsidRPr="001A15A0" w:rsidRDefault="003719D9" w:rsidP="00A10B84">
            <w:pPr>
              <w:spacing w:before="60" w:after="60"/>
              <w:jc w:val="center"/>
              <w:rPr>
                <w:rFonts w:cs="Arial"/>
                <w:lang w:val="en-US"/>
              </w:rPr>
            </w:pPr>
            <w:r>
              <w:rPr>
                <w:rFonts w:cs="Arial"/>
                <w:lang w:val="bg-BG"/>
              </w:rPr>
              <w:t>1</w:t>
            </w:r>
          </w:p>
        </w:tc>
      </w:tr>
      <w:tr w:rsidR="00EC0D8F" w:rsidRPr="001A15A0" w14:paraId="0B0859FB" w14:textId="77777777" w:rsidTr="00542127">
        <w:tc>
          <w:tcPr>
            <w:tcW w:w="1526" w:type="dxa"/>
          </w:tcPr>
          <w:p w14:paraId="4CC4C9B4" w14:textId="77777777" w:rsidR="00EC0D8F" w:rsidRPr="001A15A0" w:rsidRDefault="00EC0D8F" w:rsidP="00EC0D8F">
            <w:pPr>
              <w:spacing w:before="60" w:after="60"/>
              <w:jc w:val="center"/>
              <w:rPr>
                <w:rFonts w:cs="Arial"/>
                <w:lang w:val="sk-SK"/>
              </w:rPr>
            </w:pPr>
            <w:r>
              <w:rPr>
                <w:rFonts w:cs="Arial"/>
                <w:lang w:val="en-US"/>
              </w:rPr>
              <w:t>15.12</w:t>
            </w:r>
            <w:r>
              <w:rPr>
                <w:rFonts w:cs="Arial"/>
                <w:lang w:val="bg-BG"/>
              </w:rPr>
              <w:t>.2022</w:t>
            </w:r>
          </w:p>
        </w:tc>
        <w:tc>
          <w:tcPr>
            <w:tcW w:w="6142" w:type="dxa"/>
          </w:tcPr>
          <w:p w14:paraId="347AEFAF" w14:textId="77777777" w:rsidR="00EC0D8F" w:rsidRPr="001A15A0" w:rsidRDefault="00EC0D8F" w:rsidP="00EC0D8F">
            <w:pPr>
              <w:spacing w:before="60" w:after="60"/>
              <w:rPr>
                <w:rFonts w:cs="Arial"/>
                <w:noProof/>
                <w:lang w:val="bg-BG"/>
              </w:rPr>
            </w:pPr>
            <w:r>
              <w:rPr>
                <w:lang w:val="bg-BG"/>
              </w:rPr>
              <w:t xml:space="preserve">Допълване и корекция според решенията на среща проведена на </w:t>
            </w:r>
            <w:r>
              <w:rPr>
                <w:lang w:val="en-US"/>
              </w:rPr>
              <w:t>15.12.2022</w:t>
            </w:r>
            <w:r>
              <w:rPr>
                <w:lang w:val="bg-BG"/>
              </w:rPr>
              <w:t xml:space="preserve"> г.</w:t>
            </w:r>
          </w:p>
        </w:tc>
        <w:tc>
          <w:tcPr>
            <w:tcW w:w="1620" w:type="dxa"/>
          </w:tcPr>
          <w:p w14:paraId="6B49D8A0" w14:textId="77777777" w:rsidR="00EC0D8F" w:rsidRPr="003719D9" w:rsidRDefault="003719D9" w:rsidP="00A10B84">
            <w:pPr>
              <w:spacing w:before="60" w:after="60"/>
              <w:jc w:val="center"/>
              <w:rPr>
                <w:rFonts w:cs="Arial"/>
                <w:lang w:val="bg-BG"/>
              </w:rPr>
            </w:pPr>
            <w:r>
              <w:rPr>
                <w:rFonts w:cs="Arial"/>
                <w:lang w:val="bg-BG"/>
              </w:rPr>
              <w:t>2</w:t>
            </w:r>
          </w:p>
        </w:tc>
      </w:tr>
      <w:tr w:rsidR="00A419E2" w:rsidRPr="001A15A0" w14:paraId="7920A6C1" w14:textId="77777777" w:rsidTr="00542127">
        <w:tc>
          <w:tcPr>
            <w:tcW w:w="1526" w:type="dxa"/>
          </w:tcPr>
          <w:p w14:paraId="5A709C5E" w14:textId="77777777" w:rsidR="00A419E2" w:rsidRPr="001A15A0" w:rsidRDefault="00A419E2" w:rsidP="001D623E">
            <w:pPr>
              <w:spacing w:before="60" w:after="60"/>
              <w:jc w:val="center"/>
              <w:rPr>
                <w:rFonts w:cs="Arial"/>
                <w:lang w:val="sk-SK"/>
              </w:rPr>
            </w:pPr>
            <w:r>
              <w:rPr>
                <w:rFonts w:cs="Arial"/>
                <w:lang w:val="bg-BG"/>
              </w:rPr>
              <w:t>27.03.2023</w:t>
            </w:r>
          </w:p>
        </w:tc>
        <w:tc>
          <w:tcPr>
            <w:tcW w:w="6142" w:type="dxa"/>
          </w:tcPr>
          <w:p w14:paraId="2D2BA61B" w14:textId="77777777" w:rsidR="00A419E2" w:rsidRPr="001A15A0" w:rsidRDefault="00A419E2" w:rsidP="00A419E2">
            <w:pPr>
              <w:spacing w:before="60" w:after="60"/>
              <w:rPr>
                <w:rFonts w:cs="Arial"/>
                <w:sz w:val="20"/>
                <w:lang w:val="sk-SK"/>
              </w:rPr>
            </w:pPr>
            <w:r>
              <w:rPr>
                <w:lang w:val="bg-BG"/>
              </w:rPr>
              <w:t>Допълване и корекция според решенията на среща проведена на 23.03.2023 г.</w:t>
            </w:r>
          </w:p>
        </w:tc>
        <w:tc>
          <w:tcPr>
            <w:tcW w:w="1620" w:type="dxa"/>
          </w:tcPr>
          <w:p w14:paraId="7E90191F" w14:textId="77777777" w:rsidR="00A419E2" w:rsidRPr="001A15A0" w:rsidRDefault="00A419E2" w:rsidP="00A10B84">
            <w:pPr>
              <w:spacing w:before="60" w:after="60"/>
              <w:jc w:val="center"/>
              <w:rPr>
                <w:rFonts w:cs="Arial"/>
                <w:lang w:val="sk-SK"/>
              </w:rPr>
            </w:pPr>
            <w:r>
              <w:rPr>
                <w:rFonts w:cs="Arial"/>
                <w:lang w:val="bg-BG"/>
              </w:rPr>
              <w:t>2</w:t>
            </w:r>
          </w:p>
        </w:tc>
      </w:tr>
      <w:tr w:rsidR="00A419E2" w:rsidRPr="001A15A0" w14:paraId="007E7292" w14:textId="77777777" w:rsidTr="00542127">
        <w:tc>
          <w:tcPr>
            <w:tcW w:w="1526" w:type="dxa"/>
          </w:tcPr>
          <w:p w14:paraId="74AA3AEA" w14:textId="77777777" w:rsidR="00A419E2" w:rsidRPr="00236B17" w:rsidRDefault="00B8343B" w:rsidP="00A10B84">
            <w:pPr>
              <w:spacing w:before="60" w:after="60"/>
              <w:jc w:val="center"/>
              <w:rPr>
                <w:lang w:val="bg-BG"/>
              </w:rPr>
            </w:pPr>
            <w:r w:rsidRPr="00236B17">
              <w:rPr>
                <w:lang w:val="bg-BG"/>
              </w:rPr>
              <w:t>15.07.2025</w:t>
            </w:r>
          </w:p>
        </w:tc>
        <w:tc>
          <w:tcPr>
            <w:tcW w:w="6142" w:type="dxa"/>
          </w:tcPr>
          <w:p w14:paraId="41A30623" w14:textId="77777777" w:rsidR="00A419E2" w:rsidRPr="00236B17" w:rsidRDefault="00B8343B" w:rsidP="00A419E2">
            <w:pPr>
              <w:spacing w:before="60" w:after="60"/>
              <w:rPr>
                <w:lang w:val="bg-BG"/>
              </w:rPr>
            </w:pPr>
            <w:r w:rsidRPr="00236B17">
              <w:rPr>
                <w:lang w:val="bg-BG"/>
              </w:rPr>
              <w:t>От обхвата отпада Обобщената фактура</w:t>
            </w:r>
          </w:p>
        </w:tc>
        <w:tc>
          <w:tcPr>
            <w:tcW w:w="1620" w:type="dxa"/>
          </w:tcPr>
          <w:p w14:paraId="262F528B" w14:textId="77777777" w:rsidR="00A419E2" w:rsidRPr="001A15A0" w:rsidRDefault="00B8343B" w:rsidP="00A10B84">
            <w:pPr>
              <w:spacing w:before="60" w:after="60"/>
              <w:jc w:val="center"/>
              <w:rPr>
                <w:rFonts w:cs="Arial"/>
                <w:lang w:val="sk-SK"/>
              </w:rPr>
            </w:pPr>
            <w:r>
              <w:rPr>
                <w:rFonts w:cs="Arial"/>
                <w:lang w:val="sk-SK"/>
              </w:rPr>
              <w:t>4</w:t>
            </w:r>
          </w:p>
        </w:tc>
      </w:tr>
      <w:tr w:rsidR="00A419E2" w:rsidRPr="001A15A0" w14:paraId="33179BAF" w14:textId="77777777" w:rsidTr="00542127">
        <w:tc>
          <w:tcPr>
            <w:tcW w:w="1526" w:type="dxa"/>
          </w:tcPr>
          <w:p w14:paraId="0DFDF6E0" w14:textId="77777777" w:rsidR="00A419E2" w:rsidRPr="001A15A0" w:rsidRDefault="00A419E2" w:rsidP="00A419E2">
            <w:pPr>
              <w:spacing w:before="60" w:after="60"/>
              <w:rPr>
                <w:rFonts w:cs="Arial"/>
                <w:lang w:val="sk-SK"/>
              </w:rPr>
            </w:pPr>
          </w:p>
        </w:tc>
        <w:tc>
          <w:tcPr>
            <w:tcW w:w="6142" w:type="dxa"/>
          </w:tcPr>
          <w:p w14:paraId="62F4ACD1" w14:textId="77777777" w:rsidR="00A419E2" w:rsidRPr="001A15A0" w:rsidRDefault="00A419E2" w:rsidP="00A419E2">
            <w:pPr>
              <w:spacing w:before="60" w:after="60"/>
              <w:rPr>
                <w:rFonts w:cs="Arial"/>
                <w:sz w:val="20"/>
                <w:lang w:val="sk-SK"/>
              </w:rPr>
            </w:pPr>
          </w:p>
        </w:tc>
        <w:tc>
          <w:tcPr>
            <w:tcW w:w="1620" w:type="dxa"/>
          </w:tcPr>
          <w:p w14:paraId="5F96B12B" w14:textId="77777777" w:rsidR="00A419E2" w:rsidRPr="001A15A0" w:rsidRDefault="00A419E2" w:rsidP="00A419E2">
            <w:pPr>
              <w:spacing w:before="60" w:after="60"/>
              <w:rPr>
                <w:rFonts w:cs="Arial"/>
                <w:lang w:val="sk-SK"/>
              </w:rPr>
            </w:pPr>
          </w:p>
        </w:tc>
      </w:tr>
    </w:tbl>
    <w:p w14:paraId="2BBC52FB" w14:textId="77777777" w:rsidR="001D55A1" w:rsidRPr="001A15A0" w:rsidRDefault="00261E8A" w:rsidP="0021556E">
      <w:pPr>
        <w:pStyle w:val="Heading1"/>
        <w:rPr>
          <w:color w:val="auto"/>
          <w:lang w:val="sk-SK"/>
        </w:rPr>
      </w:pPr>
      <w:r w:rsidRPr="001A15A0">
        <w:rPr>
          <w:color w:val="auto"/>
          <w:lang w:val="bg-BG"/>
        </w:rPr>
        <w:lastRenderedPageBreak/>
        <w:t xml:space="preserve">СПЕЦИФИКАЦИЯ НА СЪОБЩЕНИЕ - </w:t>
      </w:r>
      <w:r w:rsidR="008836C8" w:rsidRPr="001A15A0">
        <w:rPr>
          <w:color w:val="auto"/>
          <w:lang w:val="sk-SK"/>
        </w:rPr>
        <w:t>INVOIC</w:t>
      </w:r>
    </w:p>
    <w:p w14:paraId="72C828D1" w14:textId="77777777" w:rsidR="00BB2D6B" w:rsidRPr="001A15A0" w:rsidRDefault="00BB2D6B" w:rsidP="00BB2D6B">
      <w:pPr>
        <w:rPr>
          <w:lang w:val="sk-SK"/>
        </w:rPr>
      </w:pPr>
    </w:p>
    <w:p w14:paraId="03D2DEA1" w14:textId="77777777" w:rsidR="00261E8A" w:rsidRPr="001A15A0" w:rsidRDefault="00261E8A" w:rsidP="00261E8A">
      <w:pPr>
        <w:rPr>
          <w:lang w:val="bg-BG"/>
        </w:rPr>
      </w:pPr>
      <w:r w:rsidRPr="001A15A0">
        <w:rPr>
          <w:lang w:val="bg-BG"/>
        </w:rPr>
        <w:t xml:space="preserve">Участниците на отворен пазар използват съобщения тип </w:t>
      </w:r>
      <w:r w:rsidRPr="001A15A0">
        <w:rPr>
          <w:lang w:val="sk-SK"/>
        </w:rPr>
        <w:t xml:space="preserve">INVOIC </w:t>
      </w:r>
      <w:r w:rsidRPr="001A15A0">
        <w:rPr>
          <w:lang w:val="bg-BG"/>
        </w:rPr>
        <w:t>за обмен на</w:t>
      </w:r>
      <w:r w:rsidR="00AC4301" w:rsidRPr="001A15A0">
        <w:rPr>
          <w:lang w:val="en-US"/>
        </w:rPr>
        <w:t xml:space="preserve"> </w:t>
      </w:r>
      <w:r w:rsidR="00AC4301" w:rsidRPr="001A15A0">
        <w:rPr>
          <w:lang w:val="bg-BG"/>
        </w:rPr>
        <w:t>данни от начисление на мрежови услуги</w:t>
      </w:r>
      <w:r w:rsidRPr="001A15A0">
        <w:rPr>
          <w:lang w:val="bg-BG"/>
        </w:rPr>
        <w:t>.</w:t>
      </w:r>
    </w:p>
    <w:p w14:paraId="4BB36DFA" w14:textId="77777777" w:rsidR="00261E8A" w:rsidRPr="001A15A0" w:rsidRDefault="00261E8A" w:rsidP="00261E8A">
      <w:pPr>
        <w:rPr>
          <w:lang w:val="sk-SK"/>
        </w:rPr>
      </w:pPr>
    </w:p>
    <w:p w14:paraId="3D8EDF18" w14:textId="77777777" w:rsidR="00261E8A" w:rsidRPr="001A15A0" w:rsidRDefault="00261E8A" w:rsidP="00261E8A">
      <w:pPr>
        <w:spacing w:after="0" w:line="276" w:lineRule="auto"/>
        <w:rPr>
          <w:lang w:val="sk-SK"/>
        </w:rPr>
      </w:pPr>
      <w:r w:rsidRPr="001A15A0">
        <w:rPr>
          <w:lang w:val="bg-BG"/>
        </w:rPr>
        <w:t xml:space="preserve">Съобщение </w:t>
      </w:r>
      <w:r w:rsidRPr="001A15A0">
        <w:rPr>
          <w:lang w:val="en-US"/>
        </w:rPr>
        <w:t xml:space="preserve">INVOIC </w:t>
      </w:r>
      <w:r w:rsidRPr="001A15A0">
        <w:rPr>
          <w:lang w:val="bg-BG"/>
        </w:rPr>
        <w:t xml:space="preserve">е на база стандарта </w:t>
      </w:r>
      <w:r w:rsidRPr="001A15A0">
        <w:rPr>
          <w:lang w:val="sk-SK"/>
        </w:rPr>
        <w:t>EDIFACT:</w:t>
      </w:r>
    </w:p>
    <w:p w14:paraId="2D117C4E" w14:textId="77777777" w:rsidR="00261E8A" w:rsidRPr="001A15A0" w:rsidRDefault="00261E8A" w:rsidP="00261E8A">
      <w:pPr>
        <w:spacing w:after="0" w:line="276" w:lineRule="auto"/>
        <w:rPr>
          <w:lang w:val="sk-SK"/>
        </w:rPr>
      </w:pPr>
      <w:r w:rsidRPr="001A15A0">
        <w:rPr>
          <w:lang w:val="sk-SK"/>
        </w:rPr>
        <w:t>EDIFACT-</w:t>
      </w:r>
      <w:r w:rsidRPr="001A15A0">
        <w:rPr>
          <w:lang w:val="bg-BG"/>
        </w:rPr>
        <w:t>съобщение</w:t>
      </w:r>
      <w:r w:rsidRPr="001A15A0">
        <w:rPr>
          <w:lang w:val="sk-SK"/>
        </w:rPr>
        <w:t>: INVOIC</w:t>
      </w:r>
    </w:p>
    <w:p w14:paraId="12DA74FC" w14:textId="77777777" w:rsidR="00261E8A" w:rsidRPr="001A15A0" w:rsidRDefault="00261E8A" w:rsidP="00261E8A">
      <w:pPr>
        <w:spacing w:after="0" w:line="276" w:lineRule="auto"/>
        <w:rPr>
          <w:lang w:val="sk-SK"/>
        </w:rPr>
      </w:pPr>
      <w:r w:rsidRPr="001A15A0">
        <w:rPr>
          <w:lang w:val="sk-SK"/>
        </w:rPr>
        <w:t>EDIFACT-</w:t>
      </w:r>
      <w:r w:rsidRPr="001A15A0">
        <w:rPr>
          <w:lang w:val="bg-BG"/>
        </w:rPr>
        <w:t>версия</w:t>
      </w:r>
      <w:r w:rsidRPr="001A15A0">
        <w:rPr>
          <w:lang w:val="sk-SK"/>
        </w:rPr>
        <w:t>: D</w:t>
      </w:r>
    </w:p>
    <w:p w14:paraId="61C6A74F" w14:textId="77777777" w:rsidR="00261E8A" w:rsidRPr="001A15A0" w:rsidRDefault="00261E8A" w:rsidP="00261E8A">
      <w:pPr>
        <w:spacing w:after="0" w:line="276" w:lineRule="auto"/>
        <w:rPr>
          <w:lang w:val="sk-SK"/>
        </w:rPr>
      </w:pPr>
      <w:r w:rsidRPr="001A15A0">
        <w:rPr>
          <w:lang w:val="sk-SK"/>
        </w:rPr>
        <w:t>EDIFACT-</w:t>
      </w:r>
      <w:r w:rsidR="00DA6924" w:rsidRPr="001A15A0">
        <w:rPr>
          <w:lang w:val="bg-BG"/>
        </w:rPr>
        <w:t>издание</w:t>
      </w:r>
      <w:r w:rsidRPr="001A15A0">
        <w:rPr>
          <w:lang w:val="sk-SK"/>
        </w:rPr>
        <w:t>:</w:t>
      </w:r>
      <w:r w:rsidRPr="001A15A0">
        <w:rPr>
          <w:lang w:val="bg-BG"/>
        </w:rPr>
        <w:t xml:space="preserve"> 17</w:t>
      </w:r>
      <w:r w:rsidRPr="001A15A0">
        <w:rPr>
          <w:lang w:val="sk-SK"/>
        </w:rPr>
        <w:t>A</w:t>
      </w:r>
    </w:p>
    <w:p w14:paraId="1D0D71A5" w14:textId="77777777" w:rsidR="00261E8A" w:rsidRPr="001A15A0" w:rsidRDefault="00261E8A" w:rsidP="00261E8A">
      <w:pPr>
        <w:spacing w:after="0" w:line="276" w:lineRule="auto"/>
        <w:rPr>
          <w:lang w:val="sk-SK"/>
        </w:rPr>
      </w:pPr>
    </w:p>
    <w:p w14:paraId="27CD88A8" w14:textId="77777777" w:rsidR="00261E8A" w:rsidRPr="001A15A0" w:rsidRDefault="00261E8A" w:rsidP="00261E8A">
      <w:pPr>
        <w:spacing w:after="0" w:line="276" w:lineRule="auto"/>
        <w:rPr>
          <w:lang w:val="bg-BG"/>
        </w:rPr>
      </w:pPr>
      <w:r w:rsidRPr="001A15A0">
        <w:rPr>
          <w:lang w:val="bg-BG"/>
        </w:rPr>
        <w:t xml:space="preserve">Техническата спецификация на съобщение </w:t>
      </w:r>
      <w:r w:rsidRPr="001A15A0">
        <w:rPr>
          <w:lang w:val="en-US"/>
        </w:rPr>
        <w:t>INVOIC</w:t>
      </w:r>
      <w:r w:rsidRPr="001A15A0">
        <w:rPr>
          <w:lang w:val="bg-BG"/>
        </w:rPr>
        <w:t xml:space="preserve">, което ще се използва за обмен на данни между участници на </w:t>
      </w:r>
      <w:r w:rsidR="00DB61DB">
        <w:rPr>
          <w:lang w:val="bg-BG"/>
        </w:rPr>
        <w:t xml:space="preserve">пазара на електрическа енергия </w:t>
      </w:r>
      <w:r w:rsidRPr="001A15A0">
        <w:rPr>
          <w:lang w:val="bg-BG"/>
        </w:rPr>
        <w:t>на територията на Република България, е описана в точки 1.1 и 1.2.</w:t>
      </w:r>
    </w:p>
    <w:p w14:paraId="130053F9" w14:textId="77777777" w:rsidR="00E03614" w:rsidRPr="001A15A0" w:rsidRDefault="00AC4301" w:rsidP="008D5104">
      <w:pPr>
        <w:rPr>
          <w:lang w:val="sk-SK"/>
        </w:rPr>
      </w:pPr>
      <w:r w:rsidRPr="001A15A0">
        <w:rPr>
          <w:lang w:val="sk-SK"/>
        </w:rPr>
        <w:br w:type="page"/>
      </w:r>
    </w:p>
    <w:p w14:paraId="0EA2411D" w14:textId="77777777" w:rsidR="001D55A1" w:rsidRPr="001A15A0" w:rsidRDefault="00C9442D" w:rsidP="00101D6C">
      <w:pPr>
        <w:pStyle w:val="Heading2"/>
        <w:rPr>
          <w:color w:val="auto"/>
          <w:lang w:val="sk-SK"/>
        </w:rPr>
      </w:pPr>
      <w:r w:rsidRPr="001A15A0">
        <w:rPr>
          <w:color w:val="auto"/>
          <w:lang w:val="bg-BG"/>
        </w:rPr>
        <w:t>Основна схема на сегментите</w:t>
      </w:r>
    </w:p>
    <w:p w14:paraId="01A8BE38" w14:textId="77777777" w:rsidR="00622F55" w:rsidRPr="001A15A0" w:rsidRDefault="00622F55" w:rsidP="00184A3B">
      <w:pPr>
        <w:spacing w:after="0"/>
        <w:rPr>
          <w:lang w:val="sk-SK"/>
        </w:rPr>
      </w:pPr>
    </w:p>
    <w:p w14:paraId="4196252A" w14:textId="77777777" w:rsidR="00440364" w:rsidRPr="001A15A0" w:rsidRDefault="00440364" w:rsidP="00440364">
      <w:pPr>
        <w:spacing w:after="0"/>
        <w:ind w:left="11" w:firstLine="709"/>
        <w:rPr>
          <w:rFonts w:ascii="Lucida Console" w:hAnsi="Lucida Console"/>
          <w:sz w:val="24"/>
          <w:lang w:val="sk-SK"/>
        </w:rPr>
      </w:pPr>
      <w:r w:rsidRPr="001A15A0">
        <w:rPr>
          <w:rFonts w:ascii="Lucida Console" w:hAnsi="Lucida Console"/>
          <w:sz w:val="24"/>
          <w:u w:val="single"/>
          <w:lang w:val="sk-SK"/>
        </w:rPr>
        <w:t>INVOIC</w:t>
      </w:r>
    </w:p>
    <w:p w14:paraId="381C864A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</w:t>
      </w:r>
    </w:p>
    <w:p w14:paraId="39589582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+---- UNH (1-1)</w:t>
      </w:r>
    </w:p>
    <w:p w14:paraId="166C60CA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 xml:space="preserve">+---- BGM (1-1) </w:t>
      </w:r>
    </w:p>
    <w:p w14:paraId="56C9E093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+---- DTM (1-1)</w:t>
      </w:r>
    </w:p>
    <w:p w14:paraId="19B95447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+---- IMD (1-1)</w:t>
      </w:r>
    </w:p>
    <w:p w14:paraId="75E2D858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+---+ RFF (</w:t>
      </w:r>
      <w:r w:rsidR="001D614A">
        <w:rPr>
          <w:rFonts w:ascii="Lucida Console" w:hAnsi="Lucida Console"/>
          <w:sz w:val="24"/>
          <w:lang w:val="sk-SK"/>
        </w:rPr>
        <w:t>1</w:t>
      </w:r>
      <w:r w:rsidR="0068704F" w:rsidRPr="00B013D5">
        <w:rPr>
          <w:rFonts w:ascii="Lucida Console" w:hAnsi="Lucida Console"/>
          <w:sz w:val="24"/>
          <w:lang w:val="sk-SK"/>
        </w:rPr>
        <w:t>-</w:t>
      </w:r>
      <w:r w:rsidR="004A4FEC">
        <w:rPr>
          <w:rFonts w:ascii="Lucida Console" w:hAnsi="Lucida Console"/>
          <w:sz w:val="24"/>
          <w:lang w:val="sk-SK"/>
        </w:rPr>
        <w:t>3</w:t>
      </w:r>
      <w:r w:rsidRPr="00BC2BF1">
        <w:rPr>
          <w:rFonts w:ascii="Lucida Console" w:hAnsi="Lucida Console"/>
          <w:sz w:val="24"/>
          <w:lang w:val="sk-SK"/>
        </w:rPr>
        <w:t>)</w:t>
      </w:r>
    </w:p>
    <w:p w14:paraId="1A929CC9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   |</w:t>
      </w:r>
    </w:p>
    <w:p w14:paraId="05958564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   +---- DTM (1-1)</w:t>
      </w:r>
    </w:p>
    <w:p w14:paraId="542B13E9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</w:t>
      </w:r>
    </w:p>
    <w:p w14:paraId="13A7AF88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+---+ NAD (3-3)</w:t>
      </w:r>
    </w:p>
    <w:p w14:paraId="2305BEBD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   |</w:t>
      </w:r>
    </w:p>
    <w:p w14:paraId="2E731355" w14:textId="77777777" w:rsidR="00440364" w:rsidRPr="00B013D5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013D5">
        <w:rPr>
          <w:rFonts w:ascii="Lucida Console" w:hAnsi="Lucida Console"/>
          <w:sz w:val="24"/>
          <w:lang w:val="sk-SK"/>
        </w:rPr>
        <w:t>|   +---- LOC (</w:t>
      </w:r>
      <w:r w:rsidR="00740AD8" w:rsidRPr="00B013D5">
        <w:rPr>
          <w:rFonts w:ascii="Lucida Console" w:hAnsi="Lucida Console"/>
          <w:sz w:val="24"/>
          <w:lang w:val="sk-SK"/>
        </w:rPr>
        <w:t>0</w:t>
      </w:r>
      <w:r w:rsidRPr="00B013D5">
        <w:rPr>
          <w:rFonts w:ascii="Lucida Console" w:hAnsi="Lucida Console"/>
          <w:sz w:val="24"/>
          <w:lang w:val="sk-SK"/>
        </w:rPr>
        <w:t>-1)</w:t>
      </w:r>
    </w:p>
    <w:p w14:paraId="0FB95FFA" w14:textId="77777777" w:rsidR="00440364" w:rsidRPr="003F4E13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bg-BG"/>
        </w:rPr>
      </w:pPr>
      <w:r w:rsidRPr="00B013D5">
        <w:rPr>
          <w:rFonts w:ascii="Lucida Console" w:hAnsi="Lucida Console"/>
          <w:sz w:val="24"/>
          <w:lang w:val="sk-SK"/>
        </w:rPr>
        <w:t>|   +---- REF (</w:t>
      </w:r>
      <w:r w:rsidR="00B743CE" w:rsidRPr="00B013D5">
        <w:rPr>
          <w:rFonts w:ascii="Lucida Console" w:hAnsi="Lucida Console"/>
          <w:sz w:val="24"/>
          <w:lang w:val="sk-SK"/>
        </w:rPr>
        <w:t>0</w:t>
      </w:r>
      <w:r w:rsidRPr="00B013D5">
        <w:rPr>
          <w:rFonts w:ascii="Lucida Console" w:hAnsi="Lucida Console"/>
          <w:sz w:val="24"/>
          <w:lang w:val="sk-SK"/>
        </w:rPr>
        <w:t>-</w:t>
      </w:r>
      <w:r w:rsidR="005F3B27" w:rsidRPr="00B013D5">
        <w:rPr>
          <w:rFonts w:ascii="Lucida Console" w:hAnsi="Lucida Console"/>
          <w:sz w:val="24"/>
          <w:lang w:val="sk-SK"/>
        </w:rPr>
        <w:t>1</w:t>
      </w:r>
      <w:r w:rsidRPr="00B013D5">
        <w:rPr>
          <w:rFonts w:ascii="Lucida Console" w:hAnsi="Lucida Console"/>
          <w:sz w:val="24"/>
          <w:lang w:val="sk-SK"/>
        </w:rPr>
        <w:t>)</w:t>
      </w:r>
      <w:r w:rsidR="003F4E13">
        <w:rPr>
          <w:rFonts w:ascii="Lucida Console" w:hAnsi="Lucida Console"/>
          <w:sz w:val="24"/>
          <w:lang w:val="sk-SK"/>
        </w:rPr>
        <w:t xml:space="preserve"> </w:t>
      </w:r>
    </w:p>
    <w:p w14:paraId="55A3A0DB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</w:t>
      </w:r>
    </w:p>
    <w:p w14:paraId="015EE3C1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+---- CUX (1-1)</w:t>
      </w:r>
    </w:p>
    <w:p w14:paraId="30540FB2" w14:textId="77777777" w:rsidR="00440364" w:rsidRPr="00BC2BF1" w:rsidRDefault="001A6E9E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013D5">
        <w:rPr>
          <w:rFonts w:ascii="Lucida Console" w:hAnsi="Lucida Console"/>
          <w:sz w:val="24"/>
          <w:lang w:val="sk-SK"/>
        </w:rPr>
        <w:t>+---+ PY</w:t>
      </w:r>
      <w:r w:rsidR="00440364" w:rsidRPr="00B013D5">
        <w:rPr>
          <w:rFonts w:ascii="Lucida Console" w:hAnsi="Lucida Console"/>
          <w:sz w:val="24"/>
          <w:lang w:val="sk-SK"/>
        </w:rPr>
        <w:t>T (1-1)</w:t>
      </w:r>
    </w:p>
    <w:p w14:paraId="23EAFC6E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   |</w:t>
      </w:r>
    </w:p>
    <w:p w14:paraId="08E2C1FF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   +---- DTM (1-1)</w:t>
      </w:r>
    </w:p>
    <w:p w14:paraId="7E390E0A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</w:t>
      </w:r>
    </w:p>
    <w:p w14:paraId="6DDC993E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+---+ LIN (1-n)</w:t>
      </w:r>
    </w:p>
    <w:p w14:paraId="42EFCEA4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   |</w:t>
      </w:r>
    </w:p>
    <w:p w14:paraId="04D751CF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   +---- QTY (1-1)</w:t>
      </w:r>
    </w:p>
    <w:p w14:paraId="536A18B6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   +---- DTM (2-2)</w:t>
      </w:r>
    </w:p>
    <w:p w14:paraId="2842E5E5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 xml:space="preserve">|   +---- MOA (1-1) </w:t>
      </w:r>
    </w:p>
    <w:p w14:paraId="297A4B9F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   +---- PRI (1-1)</w:t>
      </w:r>
    </w:p>
    <w:p w14:paraId="53B3ECE6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|</w:t>
      </w:r>
    </w:p>
    <w:p w14:paraId="3894211A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+---- UNS (1-1)</w:t>
      </w:r>
    </w:p>
    <w:p w14:paraId="25C6AB5A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>+---- MOA (</w:t>
      </w:r>
      <w:r w:rsidR="00EB3F3A">
        <w:rPr>
          <w:rFonts w:ascii="Lucida Console" w:hAnsi="Lucida Console"/>
          <w:sz w:val="24"/>
          <w:lang w:val="bg-BG"/>
        </w:rPr>
        <w:t>1</w:t>
      </w:r>
      <w:r w:rsidRPr="00BC2BF1">
        <w:rPr>
          <w:rFonts w:ascii="Lucida Console" w:hAnsi="Lucida Console"/>
          <w:sz w:val="24"/>
          <w:lang w:val="sk-SK"/>
        </w:rPr>
        <w:t>-4)</w:t>
      </w:r>
    </w:p>
    <w:p w14:paraId="51A86B6B" w14:textId="77777777" w:rsidR="00440364" w:rsidRPr="00BC2BF1" w:rsidRDefault="00440364" w:rsidP="00440364">
      <w:pPr>
        <w:spacing w:after="0"/>
        <w:ind w:left="709" w:firstLine="709"/>
        <w:rPr>
          <w:rFonts w:ascii="Lucida Console" w:hAnsi="Lucida Console"/>
          <w:sz w:val="24"/>
          <w:lang w:val="sk-SK"/>
        </w:rPr>
      </w:pPr>
      <w:r w:rsidRPr="00BC2BF1">
        <w:rPr>
          <w:rFonts w:ascii="Lucida Console" w:hAnsi="Lucida Console"/>
          <w:sz w:val="24"/>
          <w:lang w:val="sk-SK"/>
        </w:rPr>
        <w:t xml:space="preserve">+---- UNT (1-1) </w:t>
      </w:r>
    </w:p>
    <w:p w14:paraId="452DCBE6" w14:textId="77777777" w:rsidR="002D61ED" w:rsidRPr="00BC2BF1" w:rsidRDefault="002D61ED" w:rsidP="002D61ED">
      <w:pPr>
        <w:rPr>
          <w:rFonts w:ascii="Lucida Console" w:hAnsi="Lucida Console"/>
          <w:lang w:val="sk-SK"/>
        </w:rPr>
      </w:pPr>
    </w:p>
    <w:p w14:paraId="08F42334" w14:textId="77777777" w:rsidR="002D61ED" w:rsidRPr="001A15A0" w:rsidRDefault="002D61ED" w:rsidP="002D61ED">
      <w:pPr>
        <w:rPr>
          <w:rFonts w:ascii="Lucida Console" w:hAnsi="Lucida Console"/>
          <w:lang w:val="sk-SK"/>
        </w:rPr>
        <w:sectPr w:rsidR="002D61ED" w:rsidRPr="001A15A0" w:rsidSect="008579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01" w:right="1134" w:bottom="1134" w:left="1134" w:header="567" w:footer="567" w:gutter="0"/>
          <w:cols w:space="708"/>
          <w:docGrid w:linePitch="360"/>
        </w:sectPr>
      </w:pPr>
    </w:p>
    <w:p w14:paraId="18F743E8" w14:textId="77777777" w:rsidR="00C9442D" w:rsidRPr="001A15A0" w:rsidRDefault="00C9442D" w:rsidP="00C9442D">
      <w:pPr>
        <w:pStyle w:val="Heading2"/>
        <w:rPr>
          <w:color w:val="auto"/>
          <w:lang w:val="bg-BG"/>
        </w:rPr>
      </w:pPr>
      <w:r w:rsidRPr="001A15A0">
        <w:rPr>
          <w:color w:val="auto"/>
          <w:lang w:val="bg-BG"/>
        </w:rPr>
        <w:lastRenderedPageBreak/>
        <w:t>Техническа спецификация на полетата с данни</w:t>
      </w:r>
    </w:p>
    <w:p w14:paraId="60F4CFBB" w14:textId="77777777" w:rsidR="005B3F76" w:rsidRPr="001A15A0" w:rsidRDefault="005B3F76" w:rsidP="005B3F76">
      <w:pPr>
        <w:rPr>
          <w:lang w:val="bg-BG"/>
        </w:rPr>
      </w:pPr>
    </w:p>
    <w:tbl>
      <w:tblPr>
        <w:tblW w:w="143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5"/>
        <w:gridCol w:w="720"/>
        <w:gridCol w:w="3780"/>
        <w:gridCol w:w="900"/>
        <w:gridCol w:w="3796"/>
        <w:gridCol w:w="2144"/>
      </w:tblGrid>
      <w:tr w:rsidR="00F70656" w:rsidRPr="001A15A0" w14:paraId="129E27CF" w14:textId="77777777" w:rsidTr="00C9442D">
        <w:trPr>
          <w:cantSplit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AD21878" w14:textId="77777777" w:rsidR="00F70656" w:rsidRPr="001A15A0" w:rsidRDefault="00F70656" w:rsidP="00F70656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 xml:space="preserve">Сегмент </w:t>
            </w:r>
            <w:r w:rsidRPr="001A15A0">
              <w:rPr>
                <w:b/>
                <w:sz w:val="18"/>
                <w:szCs w:val="18"/>
                <w:lang w:val="sk-SK"/>
              </w:rPr>
              <w:t xml:space="preserve">/ </w:t>
            </w:r>
            <w:r w:rsidRPr="001A15A0">
              <w:rPr>
                <w:b/>
                <w:sz w:val="18"/>
                <w:szCs w:val="18"/>
                <w:lang w:val="bg-BG"/>
              </w:rPr>
              <w:t>П</w:t>
            </w:r>
            <w:r w:rsidRPr="001A15A0">
              <w:rPr>
                <w:b/>
                <w:sz w:val="18"/>
                <w:szCs w:val="18"/>
                <w:lang w:val="sk-SK"/>
              </w:rPr>
              <w:t>оле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9017DC6" w14:textId="77777777" w:rsidR="00F70656" w:rsidRPr="001A15A0" w:rsidRDefault="00F70656" w:rsidP="00F70656">
            <w:pPr>
              <w:keepNext/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Дължина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942E807" w14:textId="77777777" w:rsidR="00F70656" w:rsidRPr="001A15A0" w:rsidRDefault="00F70656" w:rsidP="00F70656">
            <w:pPr>
              <w:keepNext/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6CC18E2" w14:textId="77777777" w:rsidR="00F70656" w:rsidRPr="001A15A0" w:rsidRDefault="00F70656" w:rsidP="00F70656">
            <w:pPr>
              <w:keepNext/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Код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EE33C63" w14:textId="77777777" w:rsidR="00F70656" w:rsidRPr="001A15A0" w:rsidRDefault="00F70656" w:rsidP="00F70656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Съдържание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E909B33" w14:textId="77777777" w:rsidR="00AC4301" w:rsidRPr="001A15A0" w:rsidRDefault="00AC4301" w:rsidP="00AC4301">
            <w:pPr>
              <w:keepNext/>
              <w:rPr>
                <w:b/>
                <w:noProof/>
                <w:sz w:val="18"/>
                <w:szCs w:val="18"/>
                <w:lang w:val="bg-BG"/>
              </w:rPr>
            </w:pPr>
            <w:r w:rsidRPr="001A15A0">
              <w:rPr>
                <w:b/>
                <w:noProof/>
                <w:sz w:val="18"/>
                <w:szCs w:val="18"/>
                <w:lang w:val="bg-BG"/>
              </w:rPr>
              <w:t xml:space="preserve">Задължително </w:t>
            </w:r>
          </w:p>
          <w:p w14:paraId="1C9EC953" w14:textId="77777777" w:rsidR="00F70656" w:rsidRPr="001A15A0" w:rsidRDefault="00AC4301" w:rsidP="00AC4301">
            <w:pPr>
              <w:keepNext/>
              <w:rPr>
                <w:b/>
                <w:noProof/>
                <w:sz w:val="18"/>
                <w:szCs w:val="18"/>
                <w:lang w:val="bg-BG"/>
              </w:rPr>
            </w:pPr>
            <w:r w:rsidRPr="001A15A0">
              <w:rPr>
                <w:b/>
                <w:noProof/>
                <w:sz w:val="18"/>
                <w:szCs w:val="18"/>
                <w:lang w:val="bg-BG"/>
              </w:rPr>
              <w:t>за транзакция.</w:t>
            </w:r>
          </w:p>
        </w:tc>
      </w:tr>
      <w:tr w:rsidR="00C9442D" w:rsidRPr="001A15A0" w14:paraId="129313AA" w14:textId="77777777" w:rsidTr="00C9442D">
        <w:trPr>
          <w:cantSplit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869DB95" w14:textId="77777777" w:rsidR="00C9442D" w:rsidRPr="001A15A0" w:rsidRDefault="00C9442D" w:rsidP="00C9442D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&gt; UNH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019C37C" w14:textId="77777777" w:rsidR="00C9442D" w:rsidRPr="001A15A0" w:rsidRDefault="00C9442D" w:rsidP="00C9442D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1-1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76D5C84" w14:textId="77777777" w:rsidR="00C9442D" w:rsidRPr="001A15A0" w:rsidRDefault="00C9442D" w:rsidP="00C9442D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Заглавие на съобщението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9830028" w14:textId="77777777" w:rsidR="00C9442D" w:rsidRPr="001A15A0" w:rsidRDefault="00C9442D" w:rsidP="00C9442D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UNH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1A9CDF5" w14:textId="77777777" w:rsidR="00C9442D" w:rsidRPr="001A15A0" w:rsidRDefault="00C9442D" w:rsidP="00C9442D">
            <w:pPr>
              <w:keepNext/>
              <w:ind w:left="24"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Заглавие на съобщението - съдържание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A4EF82A" w14:textId="77777777" w:rsidR="00C9442D" w:rsidRPr="001A15A0" w:rsidRDefault="00C9442D" w:rsidP="00C9442D">
            <w:pPr>
              <w:keepNext/>
              <w:ind w:left="-108"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 xml:space="preserve">  </w:t>
            </w:r>
          </w:p>
        </w:tc>
      </w:tr>
      <w:tr w:rsidR="00241922" w:rsidRPr="001A15A0" w14:paraId="3BCEAD2F" w14:textId="77777777" w:rsidTr="00C9442D">
        <w:trPr>
          <w:cantSplit/>
        </w:trPr>
        <w:tc>
          <w:tcPr>
            <w:tcW w:w="3015" w:type="dxa"/>
            <w:tcBorders>
              <w:top w:val="single" w:sz="4" w:space="0" w:color="000000"/>
            </w:tcBorders>
          </w:tcPr>
          <w:p w14:paraId="2F662146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REFERENCENUMBER</w:t>
            </w:r>
          </w:p>
        </w:tc>
        <w:tc>
          <w:tcPr>
            <w:tcW w:w="720" w:type="dxa"/>
            <w:tcBorders>
              <w:top w:val="single" w:sz="4" w:space="0" w:color="000000"/>
            </w:tcBorders>
          </w:tcPr>
          <w:p w14:paraId="7C173CF6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14</w:t>
            </w:r>
          </w:p>
        </w:tc>
        <w:tc>
          <w:tcPr>
            <w:tcW w:w="3780" w:type="dxa"/>
            <w:tcBorders>
              <w:top w:val="single" w:sz="4" w:space="0" w:color="000000"/>
            </w:tcBorders>
          </w:tcPr>
          <w:p w14:paraId="228AB4F6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Идентификатор на съобщението</w:t>
            </w:r>
          </w:p>
        </w:tc>
        <w:tc>
          <w:tcPr>
            <w:tcW w:w="900" w:type="dxa"/>
            <w:tcBorders>
              <w:top w:val="single" w:sz="4" w:space="0" w:color="000000"/>
            </w:tcBorders>
          </w:tcPr>
          <w:p w14:paraId="3E4D0421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0062</w:t>
            </w:r>
          </w:p>
        </w:tc>
        <w:tc>
          <w:tcPr>
            <w:tcW w:w="3796" w:type="dxa"/>
            <w:tcBorders>
              <w:top w:val="single" w:sz="4" w:space="0" w:color="000000"/>
            </w:tcBorders>
          </w:tcPr>
          <w:p w14:paraId="2BA439C2" w14:textId="77777777" w:rsidR="00241922" w:rsidRPr="001A15A0" w:rsidRDefault="00241922" w:rsidP="00241922">
            <w:pPr>
              <w:keepNext/>
              <w:rPr>
                <w:i/>
                <w:sz w:val="18"/>
                <w:szCs w:val="18"/>
                <w:lang w:val="sk-SK"/>
              </w:rPr>
            </w:pPr>
            <w:r w:rsidRPr="001A15A0">
              <w:rPr>
                <w:i/>
                <w:sz w:val="18"/>
                <w:szCs w:val="18"/>
                <w:lang w:val="bg-BG"/>
              </w:rPr>
              <w:t>Уникален идентификатор на съобщението. Предоставя се от издателя на съобщението.</w:t>
            </w:r>
          </w:p>
        </w:tc>
        <w:tc>
          <w:tcPr>
            <w:tcW w:w="2144" w:type="dxa"/>
            <w:tcBorders>
              <w:top w:val="single" w:sz="4" w:space="0" w:color="000000"/>
            </w:tcBorders>
          </w:tcPr>
          <w:p w14:paraId="5648A429" w14:textId="77777777" w:rsidR="00241922" w:rsidRPr="001A15A0" w:rsidRDefault="00AC4301" w:rsidP="00241922"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241922" w:rsidRPr="001A15A0" w14:paraId="7369E210" w14:textId="77777777" w:rsidTr="00C9442D">
        <w:trPr>
          <w:cantSplit/>
        </w:trPr>
        <w:tc>
          <w:tcPr>
            <w:tcW w:w="3015" w:type="dxa"/>
          </w:tcPr>
          <w:p w14:paraId="02D6BA52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IDENTIFIER</w:t>
            </w:r>
          </w:p>
        </w:tc>
        <w:tc>
          <w:tcPr>
            <w:tcW w:w="720" w:type="dxa"/>
          </w:tcPr>
          <w:p w14:paraId="02B691E4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6</w:t>
            </w:r>
          </w:p>
        </w:tc>
        <w:tc>
          <w:tcPr>
            <w:tcW w:w="3780" w:type="dxa"/>
          </w:tcPr>
          <w:p w14:paraId="310790DA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Тип съобщение</w:t>
            </w:r>
          </w:p>
        </w:tc>
        <w:tc>
          <w:tcPr>
            <w:tcW w:w="900" w:type="dxa"/>
          </w:tcPr>
          <w:p w14:paraId="0A4CCE71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0065</w:t>
            </w:r>
          </w:p>
        </w:tc>
        <w:tc>
          <w:tcPr>
            <w:tcW w:w="3796" w:type="dxa"/>
          </w:tcPr>
          <w:p w14:paraId="3F986951" w14:textId="77777777" w:rsidR="00241922" w:rsidRPr="001A15A0" w:rsidRDefault="00241922" w:rsidP="00241922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INVOIC</w:t>
            </w:r>
          </w:p>
        </w:tc>
        <w:tc>
          <w:tcPr>
            <w:tcW w:w="2144" w:type="dxa"/>
          </w:tcPr>
          <w:p w14:paraId="550D1EF8" w14:textId="77777777" w:rsidR="00241922" w:rsidRPr="001A15A0" w:rsidRDefault="00AC4301" w:rsidP="00241922"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241922" w:rsidRPr="001A15A0" w14:paraId="2C8FDF09" w14:textId="77777777" w:rsidTr="00C9442D">
        <w:trPr>
          <w:cantSplit/>
        </w:trPr>
        <w:tc>
          <w:tcPr>
            <w:tcW w:w="3015" w:type="dxa"/>
          </w:tcPr>
          <w:p w14:paraId="40127513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VERSIONNUMBER</w:t>
            </w:r>
          </w:p>
        </w:tc>
        <w:tc>
          <w:tcPr>
            <w:tcW w:w="720" w:type="dxa"/>
          </w:tcPr>
          <w:p w14:paraId="1F223E15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7FB47FD8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Версия на съобщение</w:t>
            </w:r>
          </w:p>
        </w:tc>
        <w:tc>
          <w:tcPr>
            <w:tcW w:w="900" w:type="dxa"/>
          </w:tcPr>
          <w:p w14:paraId="4A9987F7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0052</w:t>
            </w:r>
          </w:p>
        </w:tc>
        <w:tc>
          <w:tcPr>
            <w:tcW w:w="3796" w:type="dxa"/>
          </w:tcPr>
          <w:p w14:paraId="7F01EA5D" w14:textId="77777777" w:rsidR="00241922" w:rsidRPr="001A15A0" w:rsidRDefault="00241922" w:rsidP="00241922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D</w:t>
            </w:r>
          </w:p>
        </w:tc>
        <w:tc>
          <w:tcPr>
            <w:tcW w:w="2144" w:type="dxa"/>
          </w:tcPr>
          <w:p w14:paraId="0788F79C" w14:textId="77777777" w:rsidR="00241922" w:rsidRPr="001A15A0" w:rsidRDefault="00AC4301" w:rsidP="00241922"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241922" w:rsidRPr="001A15A0" w14:paraId="34A41939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266C1B10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RELEASENUMBER</w:t>
            </w:r>
          </w:p>
        </w:tc>
        <w:tc>
          <w:tcPr>
            <w:tcW w:w="720" w:type="dxa"/>
          </w:tcPr>
          <w:p w14:paraId="1C56F088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4E566254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Издание на съобщение</w:t>
            </w:r>
          </w:p>
        </w:tc>
        <w:tc>
          <w:tcPr>
            <w:tcW w:w="900" w:type="dxa"/>
          </w:tcPr>
          <w:p w14:paraId="630710F2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0054</w:t>
            </w:r>
          </w:p>
        </w:tc>
        <w:tc>
          <w:tcPr>
            <w:tcW w:w="3796" w:type="dxa"/>
          </w:tcPr>
          <w:p w14:paraId="21220B5A" w14:textId="77777777" w:rsidR="00241922" w:rsidRPr="001A15A0" w:rsidRDefault="00241922" w:rsidP="00241922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17</w:t>
            </w:r>
            <w:r w:rsidRPr="001A15A0">
              <w:rPr>
                <w:b/>
                <w:sz w:val="18"/>
                <w:szCs w:val="18"/>
                <w:lang w:val="sk-SK"/>
              </w:rPr>
              <w:t>A</w:t>
            </w:r>
          </w:p>
        </w:tc>
        <w:tc>
          <w:tcPr>
            <w:tcW w:w="2144" w:type="dxa"/>
          </w:tcPr>
          <w:p w14:paraId="321A43B4" w14:textId="77777777" w:rsidR="00241922" w:rsidRPr="001A15A0" w:rsidRDefault="00AC4301" w:rsidP="00241922"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241922" w:rsidRPr="001A15A0" w14:paraId="560983B3" w14:textId="77777777" w:rsidTr="00C9442D">
        <w:trPr>
          <w:cantSplit/>
        </w:trPr>
        <w:tc>
          <w:tcPr>
            <w:tcW w:w="3015" w:type="dxa"/>
          </w:tcPr>
          <w:p w14:paraId="16686877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CONTROLAGENCY</w:t>
            </w:r>
          </w:p>
        </w:tc>
        <w:tc>
          <w:tcPr>
            <w:tcW w:w="720" w:type="dxa"/>
          </w:tcPr>
          <w:p w14:paraId="3E7C5F05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445608B9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Контролна агенция</w:t>
            </w:r>
          </w:p>
        </w:tc>
        <w:tc>
          <w:tcPr>
            <w:tcW w:w="900" w:type="dxa"/>
          </w:tcPr>
          <w:p w14:paraId="33998D1B" w14:textId="77777777" w:rsidR="00241922" w:rsidRPr="001A15A0" w:rsidRDefault="00241922" w:rsidP="0024192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0051</w:t>
            </w:r>
          </w:p>
        </w:tc>
        <w:tc>
          <w:tcPr>
            <w:tcW w:w="3796" w:type="dxa"/>
          </w:tcPr>
          <w:p w14:paraId="24C70DDE" w14:textId="77777777" w:rsidR="00241922" w:rsidRPr="001A15A0" w:rsidRDefault="00241922" w:rsidP="00241922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UN</w:t>
            </w:r>
          </w:p>
        </w:tc>
        <w:tc>
          <w:tcPr>
            <w:tcW w:w="2144" w:type="dxa"/>
          </w:tcPr>
          <w:p w14:paraId="036BB4F3" w14:textId="77777777" w:rsidR="00241922" w:rsidRPr="001A15A0" w:rsidRDefault="00AC4301" w:rsidP="00241922"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241922" w:rsidRPr="001A15A0" w14:paraId="40D9F13D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460E576C" w14:textId="77777777" w:rsidR="00241922" w:rsidRPr="001A15A0" w:rsidRDefault="00241922" w:rsidP="00241922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ASSOCCODE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F3CAB91" w14:textId="77777777" w:rsidR="00241922" w:rsidRPr="001A15A0" w:rsidRDefault="00241922" w:rsidP="00241922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6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458EB1A4" w14:textId="77777777" w:rsidR="00241922" w:rsidRPr="001A15A0" w:rsidRDefault="00241922" w:rsidP="00241922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Национално ръководство за прилагане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E41C3DD" w14:textId="77777777" w:rsidR="00241922" w:rsidRPr="001A15A0" w:rsidRDefault="00241922" w:rsidP="00241922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0057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0C039C40" w14:textId="77777777" w:rsidR="00241922" w:rsidRPr="001A15A0" w:rsidRDefault="00241922" w:rsidP="00241922">
            <w:pPr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B1BG01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018E081D" w14:textId="77777777" w:rsidR="00241922" w:rsidRPr="001A15A0" w:rsidRDefault="00AC4301" w:rsidP="00241922"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C70DA5" w:rsidRPr="001A15A0" w14:paraId="56782B8D" w14:textId="77777777" w:rsidTr="00C9442D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04088D8D" w14:textId="77777777" w:rsidR="00C70DA5" w:rsidRPr="001A15A0" w:rsidRDefault="00C70DA5" w:rsidP="00C70DA5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&gt; BGM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72B17BD" w14:textId="77777777" w:rsidR="00C70DA5" w:rsidRPr="001A15A0" w:rsidRDefault="00C70DA5" w:rsidP="00C70DA5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2B3A8C5F" w14:textId="77777777" w:rsidR="00C70DA5" w:rsidRPr="001A15A0" w:rsidRDefault="00C70DA5" w:rsidP="00C70DA5">
            <w:pPr>
              <w:keepNext/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Начало на съобщението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0027E2C5" w14:textId="77777777" w:rsidR="00C70DA5" w:rsidRPr="001A15A0" w:rsidRDefault="00C70DA5" w:rsidP="00C70DA5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BGM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15335345" w14:textId="77777777" w:rsidR="00C70DA5" w:rsidRPr="001A15A0" w:rsidRDefault="00C70DA5" w:rsidP="00C70DA5">
            <w:pPr>
              <w:keepNext/>
              <w:rPr>
                <w:b/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6D0E3E47" w14:textId="77777777" w:rsidR="00C70DA5" w:rsidRPr="001A15A0" w:rsidRDefault="00C70DA5" w:rsidP="00C70DA5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0919D2" w:rsidRPr="001A15A0" w14:paraId="0C9A98CD" w14:textId="77777777" w:rsidTr="00C9442D">
        <w:trPr>
          <w:cantSplit/>
        </w:trPr>
        <w:tc>
          <w:tcPr>
            <w:tcW w:w="3015" w:type="dxa"/>
          </w:tcPr>
          <w:p w14:paraId="5B2B92B8" w14:textId="77777777" w:rsidR="000919D2" w:rsidRPr="001A15A0" w:rsidRDefault="000919D2" w:rsidP="000919D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NAME</w:t>
            </w:r>
          </w:p>
        </w:tc>
        <w:tc>
          <w:tcPr>
            <w:tcW w:w="720" w:type="dxa"/>
          </w:tcPr>
          <w:p w14:paraId="31A87629" w14:textId="77777777" w:rsidR="000919D2" w:rsidRPr="001A15A0" w:rsidRDefault="000919D2" w:rsidP="000919D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26C9CA27" w14:textId="77777777" w:rsidR="000919D2" w:rsidRPr="001A15A0" w:rsidRDefault="000919D2" w:rsidP="000919D2">
            <w:pPr>
              <w:keepNext/>
              <w:spacing w:after="0"/>
              <w:rPr>
                <w:sz w:val="18"/>
                <w:szCs w:val="18"/>
                <w:lang w:val="bg-BG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Код транзакция на съобщението</w:t>
            </w:r>
          </w:p>
        </w:tc>
        <w:tc>
          <w:tcPr>
            <w:tcW w:w="900" w:type="dxa"/>
          </w:tcPr>
          <w:p w14:paraId="265D0A0B" w14:textId="77777777" w:rsidR="000919D2" w:rsidRPr="001A15A0" w:rsidRDefault="000919D2" w:rsidP="000919D2">
            <w:pPr>
              <w:keepNext/>
              <w:spacing w:after="0"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1001</w:t>
            </w:r>
          </w:p>
        </w:tc>
        <w:tc>
          <w:tcPr>
            <w:tcW w:w="3796" w:type="dxa"/>
          </w:tcPr>
          <w:p w14:paraId="5A571399" w14:textId="77777777" w:rsidR="000919D2" w:rsidRPr="001A15A0" w:rsidRDefault="000919D2" w:rsidP="000919D2">
            <w:pPr>
              <w:keepNext/>
              <w:spacing w:after="0" w:line="360" w:lineRule="auto"/>
              <w:rPr>
                <w:b/>
                <w:i/>
                <w:sz w:val="18"/>
                <w:szCs w:val="18"/>
                <w:lang w:val="sk-SK"/>
              </w:rPr>
            </w:pPr>
            <w:r w:rsidRPr="001A15A0">
              <w:rPr>
                <w:i/>
                <w:noProof/>
                <w:sz w:val="18"/>
                <w:szCs w:val="18"/>
                <w:lang w:val="bg-BG"/>
              </w:rPr>
              <w:t>Код / транзакция на съобщението</w:t>
            </w:r>
            <w:r w:rsidRPr="001A15A0">
              <w:rPr>
                <w:b/>
                <w:i/>
                <w:sz w:val="18"/>
                <w:szCs w:val="18"/>
                <w:lang w:val="sk-SK"/>
              </w:rPr>
              <w:t xml:space="preserve"> </w:t>
            </w:r>
          </w:p>
          <w:p w14:paraId="5997B8FC" w14:textId="77777777" w:rsidR="000919D2" w:rsidRPr="001A15A0" w:rsidRDefault="000919D2" w:rsidP="000919D2">
            <w:pPr>
              <w:keepNext/>
              <w:spacing w:after="0" w:line="360" w:lineRule="auto"/>
              <w:rPr>
                <w:i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910</w:t>
            </w:r>
            <w:r w:rsidRPr="001A15A0">
              <w:rPr>
                <w:sz w:val="18"/>
                <w:szCs w:val="18"/>
                <w:lang w:val="sk-SK"/>
              </w:rPr>
              <w:t xml:space="preserve"> – </w:t>
            </w:r>
            <w:r w:rsidR="00044B03" w:rsidRPr="001A15A0">
              <w:rPr>
                <w:i/>
                <w:sz w:val="18"/>
                <w:szCs w:val="18"/>
                <w:lang w:val="bg-BG"/>
              </w:rPr>
              <w:t>данни за начисление на мрежови услуги</w:t>
            </w:r>
          </w:p>
          <w:p w14:paraId="2CA084AC" w14:textId="77777777" w:rsidR="003F5B27" w:rsidRPr="001A15A0" w:rsidRDefault="003F5B27" w:rsidP="003F5B27">
            <w:pPr>
              <w:keepNext/>
              <w:spacing w:after="0" w:line="360" w:lineRule="auto"/>
              <w:rPr>
                <w:i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970</w:t>
            </w:r>
            <w:r w:rsidRPr="001A15A0">
              <w:rPr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i/>
                <w:sz w:val="18"/>
                <w:szCs w:val="18"/>
                <w:lang w:val="bg-BG"/>
              </w:rPr>
              <w:t>данни за пълно сторно на начисление на мрежови услуги (910)</w:t>
            </w:r>
          </w:p>
          <w:p w14:paraId="250E8E42" w14:textId="77777777" w:rsidR="00F21C48" w:rsidRPr="001A15A0" w:rsidRDefault="00F21C48" w:rsidP="000919D2">
            <w:pPr>
              <w:keepNext/>
              <w:spacing w:after="0" w:line="360" w:lineRule="auto"/>
              <w:rPr>
                <w:i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91</w:t>
            </w:r>
            <w:r w:rsidRPr="001A15A0">
              <w:rPr>
                <w:b/>
                <w:sz w:val="18"/>
                <w:szCs w:val="18"/>
                <w:lang w:val="bg-BG"/>
              </w:rPr>
              <w:t>5</w:t>
            </w:r>
            <w:r w:rsidRPr="001A15A0">
              <w:rPr>
                <w:sz w:val="18"/>
                <w:szCs w:val="18"/>
                <w:lang w:val="sk-SK"/>
              </w:rPr>
              <w:t xml:space="preserve"> – </w:t>
            </w:r>
            <w:r w:rsidR="00044B03" w:rsidRPr="001A15A0">
              <w:rPr>
                <w:i/>
                <w:sz w:val="18"/>
                <w:szCs w:val="18"/>
                <w:lang w:val="bg-BG"/>
              </w:rPr>
              <w:t>данни за корекция на начисление на мрежови услуги</w:t>
            </w:r>
          </w:p>
          <w:p w14:paraId="3A74304D" w14:textId="77777777" w:rsidR="003F5B27" w:rsidRPr="001A15A0" w:rsidRDefault="003F5B27" w:rsidP="003F5B27">
            <w:pPr>
              <w:keepNext/>
              <w:spacing w:after="0" w:line="360" w:lineRule="auto"/>
              <w:rPr>
                <w:sz w:val="18"/>
                <w:szCs w:val="18"/>
                <w:lang w:val="en-US"/>
              </w:rPr>
            </w:pPr>
          </w:p>
        </w:tc>
        <w:tc>
          <w:tcPr>
            <w:tcW w:w="2144" w:type="dxa"/>
          </w:tcPr>
          <w:p w14:paraId="166DC7E7" w14:textId="77777777" w:rsidR="00206668" w:rsidRPr="001A15A0" w:rsidRDefault="003F5B27" w:rsidP="000919D2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0919D2" w:rsidRPr="001A15A0" w14:paraId="6571C074" w14:textId="77777777" w:rsidTr="00C9442D">
        <w:trPr>
          <w:cantSplit/>
        </w:trPr>
        <w:tc>
          <w:tcPr>
            <w:tcW w:w="3015" w:type="dxa"/>
          </w:tcPr>
          <w:p w14:paraId="21E4A693" w14:textId="77777777" w:rsidR="000919D2" w:rsidRPr="001A15A0" w:rsidRDefault="000919D2" w:rsidP="000919D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CODELISTAGENCY</w:t>
            </w:r>
          </w:p>
        </w:tc>
        <w:tc>
          <w:tcPr>
            <w:tcW w:w="720" w:type="dxa"/>
          </w:tcPr>
          <w:p w14:paraId="5BD70E6C" w14:textId="77777777" w:rsidR="000919D2" w:rsidRPr="001A15A0" w:rsidRDefault="000919D2" w:rsidP="000919D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645127D7" w14:textId="77777777" w:rsidR="000919D2" w:rsidRPr="001A15A0" w:rsidRDefault="000919D2" w:rsidP="000919D2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Отговорна агенция</w:t>
            </w:r>
          </w:p>
        </w:tc>
        <w:tc>
          <w:tcPr>
            <w:tcW w:w="900" w:type="dxa"/>
          </w:tcPr>
          <w:p w14:paraId="18723E72" w14:textId="77777777" w:rsidR="000919D2" w:rsidRPr="001A15A0" w:rsidRDefault="000919D2" w:rsidP="000919D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3055</w:t>
            </w:r>
          </w:p>
        </w:tc>
        <w:tc>
          <w:tcPr>
            <w:tcW w:w="3796" w:type="dxa"/>
          </w:tcPr>
          <w:p w14:paraId="71D25EFF" w14:textId="77777777" w:rsidR="000919D2" w:rsidRPr="001A15A0" w:rsidRDefault="000919D2" w:rsidP="000919D2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en-US"/>
              </w:rPr>
              <w:t>BG</w:t>
            </w:r>
            <w:r w:rsidRPr="001A15A0">
              <w:rPr>
                <w:b/>
                <w:sz w:val="18"/>
                <w:szCs w:val="18"/>
                <w:lang w:val="sk-SK"/>
              </w:rPr>
              <w:t xml:space="preserve">E </w:t>
            </w:r>
          </w:p>
        </w:tc>
        <w:tc>
          <w:tcPr>
            <w:tcW w:w="2144" w:type="dxa"/>
          </w:tcPr>
          <w:p w14:paraId="2E9356B2" w14:textId="77777777" w:rsidR="000919D2" w:rsidRPr="001A15A0" w:rsidRDefault="00AC4301" w:rsidP="000919D2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5F8D1970" w14:textId="77777777" w:rsidTr="00C9442D">
        <w:trPr>
          <w:cantSplit/>
        </w:trPr>
        <w:tc>
          <w:tcPr>
            <w:tcW w:w="3015" w:type="dxa"/>
          </w:tcPr>
          <w:p w14:paraId="57F12185" w14:textId="77777777" w:rsidR="00D64E14" w:rsidRPr="001A15A0" w:rsidRDefault="00D64E14" w:rsidP="000919D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DOCUMENTNUMBER</w:t>
            </w:r>
          </w:p>
        </w:tc>
        <w:tc>
          <w:tcPr>
            <w:tcW w:w="720" w:type="dxa"/>
          </w:tcPr>
          <w:p w14:paraId="589FBD10" w14:textId="77777777" w:rsidR="00D64E14" w:rsidRPr="001A15A0" w:rsidRDefault="0002683B" w:rsidP="000919D2">
            <w:pPr>
              <w:keepNext/>
              <w:rPr>
                <w:sz w:val="18"/>
                <w:szCs w:val="18"/>
                <w:lang w:val="sk-SK"/>
              </w:rPr>
            </w:pPr>
            <w:r w:rsidRPr="00BC2BF1">
              <w:rPr>
                <w:sz w:val="18"/>
                <w:szCs w:val="18"/>
                <w:lang w:val="sk-SK"/>
              </w:rPr>
              <w:t>70</w:t>
            </w:r>
          </w:p>
        </w:tc>
        <w:tc>
          <w:tcPr>
            <w:tcW w:w="3780" w:type="dxa"/>
          </w:tcPr>
          <w:p w14:paraId="0324EF2D" w14:textId="77777777" w:rsidR="00D64E14" w:rsidRPr="001A15A0" w:rsidRDefault="00D64E14" w:rsidP="000919D2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Номер документ</w:t>
            </w:r>
          </w:p>
        </w:tc>
        <w:tc>
          <w:tcPr>
            <w:tcW w:w="900" w:type="dxa"/>
          </w:tcPr>
          <w:p w14:paraId="3AF83517" w14:textId="77777777" w:rsidR="00D64E14" w:rsidRPr="001A15A0" w:rsidRDefault="00D64E14" w:rsidP="000919D2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1004</w:t>
            </w:r>
          </w:p>
        </w:tc>
        <w:tc>
          <w:tcPr>
            <w:tcW w:w="3796" w:type="dxa"/>
          </w:tcPr>
          <w:p w14:paraId="5F197F7C" w14:textId="77777777" w:rsidR="008923A3" w:rsidRPr="0000329F" w:rsidRDefault="00D64E14" w:rsidP="00B013D5">
            <w:pPr>
              <w:keepNext/>
              <w:rPr>
                <w:i/>
                <w:sz w:val="18"/>
                <w:szCs w:val="18"/>
                <w:lang w:val="en-US"/>
              </w:rPr>
            </w:pPr>
            <w:r w:rsidRPr="001A15A0">
              <w:rPr>
                <w:i/>
                <w:sz w:val="18"/>
                <w:szCs w:val="18"/>
                <w:lang w:val="bg-BG"/>
              </w:rPr>
              <w:t>Уникален идентификатор на документа. Предоставя се от издателя на документа.</w:t>
            </w:r>
          </w:p>
        </w:tc>
        <w:tc>
          <w:tcPr>
            <w:tcW w:w="2144" w:type="dxa"/>
          </w:tcPr>
          <w:p w14:paraId="703C9781" w14:textId="77777777" w:rsidR="00D64E14" w:rsidRPr="001A15A0" w:rsidRDefault="00D64E14" w:rsidP="000919D2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4EFDF2F5" w14:textId="77777777" w:rsidTr="00C9442D">
        <w:trPr>
          <w:cantSplit/>
        </w:trPr>
        <w:tc>
          <w:tcPr>
            <w:tcW w:w="3015" w:type="dxa"/>
          </w:tcPr>
          <w:p w14:paraId="4315B4FB" w14:textId="77777777" w:rsidR="00D64E14" w:rsidRPr="001A15A0" w:rsidRDefault="00D64E14" w:rsidP="009218D8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DOCUMENTFUNC</w:t>
            </w:r>
          </w:p>
        </w:tc>
        <w:tc>
          <w:tcPr>
            <w:tcW w:w="720" w:type="dxa"/>
          </w:tcPr>
          <w:p w14:paraId="32CCCC1D" w14:textId="77777777" w:rsidR="00D64E14" w:rsidRPr="001A15A0" w:rsidRDefault="00D64E14" w:rsidP="009218D8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75BF4096" w14:textId="77777777" w:rsidR="00D64E14" w:rsidRPr="001A15A0" w:rsidRDefault="00D64E14" w:rsidP="009218D8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Функция на съобщението</w:t>
            </w:r>
          </w:p>
        </w:tc>
        <w:tc>
          <w:tcPr>
            <w:tcW w:w="900" w:type="dxa"/>
          </w:tcPr>
          <w:p w14:paraId="451DA258" w14:textId="77777777" w:rsidR="00D64E14" w:rsidRPr="001A15A0" w:rsidRDefault="00D64E14" w:rsidP="009218D8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1225</w:t>
            </w:r>
          </w:p>
        </w:tc>
        <w:tc>
          <w:tcPr>
            <w:tcW w:w="3796" w:type="dxa"/>
          </w:tcPr>
          <w:p w14:paraId="1CE9DA85" w14:textId="77777777" w:rsidR="00D64E14" w:rsidRPr="001A15A0" w:rsidRDefault="00D64E14" w:rsidP="009218D8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9</w:t>
            </w:r>
            <w:r w:rsidRPr="001A15A0">
              <w:rPr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i/>
                <w:sz w:val="18"/>
                <w:szCs w:val="18"/>
                <w:lang w:val="sk-SK"/>
              </w:rPr>
              <w:t>оригинал</w:t>
            </w:r>
          </w:p>
        </w:tc>
        <w:tc>
          <w:tcPr>
            <w:tcW w:w="2144" w:type="dxa"/>
          </w:tcPr>
          <w:p w14:paraId="5270DDE8" w14:textId="77777777" w:rsidR="00D64E14" w:rsidRPr="001A15A0" w:rsidRDefault="00D64E14" w:rsidP="009218D8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0FE4452C" w14:textId="77777777" w:rsidTr="00C9442D">
        <w:trPr>
          <w:cantSplit/>
        </w:trPr>
        <w:tc>
          <w:tcPr>
            <w:tcW w:w="3015" w:type="dxa"/>
            <w:tcBorders>
              <w:bottom w:val="single" w:sz="4" w:space="0" w:color="000000"/>
            </w:tcBorders>
          </w:tcPr>
          <w:p w14:paraId="7F5E8D7F" w14:textId="77777777" w:rsidR="00D64E14" w:rsidRPr="001A15A0" w:rsidRDefault="00D64E14" w:rsidP="009218D8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RESPONSETYPE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696741F0" w14:textId="77777777" w:rsidR="00D64E14" w:rsidRPr="001A15A0" w:rsidRDefault="00D64E14" w:rsidP="009218D8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39597752" w14:textId="77777777" w:rsidR="00D64E14" w:rsidRPr="001A15A0" w:rsidRDefault="00D64E14" w:rsidP="009218D8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Отговор код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3843442E" w14:textId="77777777" w:rsidR="00D64E14" w:rsidRPr="001A15A0" w:rsidRDefault="00D64E14" w:rsidP="009218D8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4343</w:t>
            </w:r>
          </w:p>
        </w:tc>
        <w:tc>
          <w:tcPr>
            <w:tcW w:w="3796" w:type="dxa"/>
            <w:tcBorders>
              <w:bottom w:val="single" w:sz="4" w:space="0" w:color="000000"/>
            </w:tcBorders>
          </w:tcPr>
          <w:p w14:paraId="079B65D1" w14:textId="77777777" w:rsidR="00D64E14" w:rsidRPr="001A15A0" w:rsidRDefault="00D64E14" w:rsidP="009218D8">
            <w:pPr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NA</w:t>
            </w:r>
            <w:r w:rsidRPr="001A15A0">
              <w:rPr>
                <w:sz w:val="18"/>
                <w:szCs w:val="18"/>
                <w:lang w:val="sk-SK"/>
              </w:rPr>
              <w:t xml:space="preserve"> –</w:t>
            </w:r>
            <w:r w:rsidRPr="001A15A0">
              <w:rPr>
                <w:b/>
                <w:sz w:val="18"/>
                <w:szCs w:val="18"/>
                <w:lang w:val="sk-SK"/>
              </w:rPr>
              <w:t xml:space="preserve"> </w:t>
            </w:r>
            <w:r w:rsidRPr="001A15A0">
              <w:rPr>
                <w:i/>
                <w:sz w:val="18"/>
                <w:szCs w:val="18"/>
                <w:lang w:val="bg-BG"/>
              </w:rPr>
              <w:t>Без обратен отговор</w:t>
            </w:r>
          </w:p>
        </w:tc>
        <w:tc>
          <w:tcPr>
            <w:tcW w:w="2144" w:type="dxa"/>
            <w:tcBorders>
              <w:bottom w:val="single" w:sz="4" w:space="0" w:color="000000"/>
            </w:tcBorders>
          </w:tcPr>
          <w:p w14:paraId="6F9DB2E1" w14:textId="77777777" w:rsidR="00D64E14" w:rsidRPr="001A15A0" w:rsidRDefault="00D64E14" w:rsidP="009218D8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16F6F303" w14:textId="77777777" w:rsidTr="00C9442D">
        <w:trPr>
          <w:cantSplit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433E5DF5" w14:textId="77777777" w:rsidR="00D64E14" w:rsidRPr="001A15A0" w:rsidRDefault="00D64E14" w:rsidP="00C9442D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lastRenderedPageBreak/>
              <w:t>&gt; DTM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4AA769F4" w14:textId="77777777" w:rsidR="00D64E14" w:rsidRPr="001A15A0" w:rsidRDefault="00DB0CC1" w:rsidP="00C9442D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13988957" w14:textId="77777777" w:rsidR="00D64E14" w:rsidRPr="001A15A0" w:rsidRDefault="00D64E14" w:rsidP="00C9442D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Дата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DD97DF5" w14:textId="77777777" w:rsidR="00D64E14" w:rsidRPr="001A15A0" w:rsidRDefault="00D64E14" w:rsidP="00C9442D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DTM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7BC21869" w14:textId="77777777" w:rsidR="00D64E14" w:rsidRPr="001A15A0" w:rsidRDefault="00D64E14" w:rsidP="00C9442D">
            <w:pPr>
              <w:keepNext/>
              <w:rPr>
                <w:b/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602F7060" w14:textId="77777777" w:rsidR="00D64E14" w:rsidRPr="001A15A0" w:rsidRDefault="00D64E14" w:rsidP="009C6662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2F9DF1F5" w14:textId="77777777" w:rsidTr="00C9442D">
        <w:trPr>
          <w:cantSplit/>
        </w:trPr>
        <w:tc>
          <w:tcPr>
            <w:tcW w:w="3015" w:type="dxa"/>
          </w:tcPr>
          <w:p w14:paraId="1AD56F4B" w14:textId="77777777" w:rsidR="00D64E14" w:rsidRPr="001A15A0" w:rsidRDefault="00D64E14" w:rsidP="00591C2C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DATUMQUALIFIER</w:t>
            </w:r>
          </w:p>
        </w:tc>
        <w:tc>
          <w:tcPr>
            <w:tcW w:w="720" w:type="dxa"/>
          </w:tcPr>
          <w:p w14:paraId="091B4260" w14:textId="77777777" w:rsidR="00D64E14" w:rsidRPr="001A15A0" w:rsidRDefault="00D64E14" w:rsidP="00591C2C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75CE2434" w14:textId="77777777" w:rsidR="00D64E14" w:rsidRPr="001A15A0" w:rsidRDefault="00D64E14" w:rsidP="00591C2C">
            <w:pPr>
              <w:keepNext/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Дата - функция</w:t>
            </w:r>
          </w:p>
        </w:tc>
        <w:tc>
          <w:tcPr>
            <w:tcW w:w="900" w:type="dxa"/>
          </w:tcPr>
          <w:p w14:paraId="004FDC1A" w14:textId="77777777" w:rsidR="00D64E14" w:rsidRPr="001A15A0" w:rsidRDefault="00D64E14" w:rsidP="00591C2C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2005</w:t>
            </w:r>
          </w:p>
        </w:tc>
        <w:tc>
          <w:tcPr>
            <w:tcW w:w="3796" w:type="dxa"/>
          </w:tcPr>
          <w:p w14:paraId="12BB72A4" w14:textId="77777777" w:rsidR="00D64E14" w:rsidRPr="001A15A0" w:rsidRDefault="00D64E14" w:rsidP="00591C2C">
            <w:pPr>
              <w:keepNext/>
              <w:rPr>
                <w:rFonts w:cs="Arial"/>
                <w:bCs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>137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Дата на издаване на съобщението</w:t>
            </w:r>
          </w:p>
          <w:p w14:paraId="3C29C2F7" w14:textId="77777777" w:rsidR="00D64E14" w:rsidRPr="001A15A0" w:rsidRDefault="00D64E14" w:rsidP="003C3152">
            <w:pPr>
              <w:keepNext/>
              <w:rPr>
                <w:rFonts w:cs="Arial"/>
                <w:b/>
                <w:bCs/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</w:tcPr>
          <w:p w14:paraId="29294738" w14:textId="77777777" w:rsidR="00D64E14" w:rsidRPr="001A15A0" w:rsidRDefault="00D64E14" w:rsidP="00591C2C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43B38166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595809D6" w14:textId="77777777" w:rsidR="00D64E14" w:rsidRPr="001A15A0" w:rsidRDefault="00D64E14" w:rsidP="00591C2C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DATUM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17E3BAC" w14:textId="77777777" w:rsidR="00D64E14" w:rsidRPr="001A15A0" w:rsidRDefault="00D64E14" w:rsidP="00591C2C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35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02C402AA" w14:textId="77777777" w:rsidR="00D64E14" w:rsidRPr="001A15A0" w:rsidRDefault="00D64E14" w:rsidP="00591C2C">
            <w:pPr>
              <w:keepNext/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 xml:space="preserve">Дата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A6EAAE" w14:textId="77777777" w:rsidR="00D64E14" w:rsidRPr="001A15A0" w:rsidRDefault="00D64E14" w:rsidP="00591C2C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2380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0285F487" w14:textId="77777777" w:rsidR="00D64E14" w:rsidRPr="001A15A0" w:rsidRDefault="00D64E14" w:rsidP="00591C2C">
            <w:pPr>
              <w:keepNext/>
              <w:rPr>
                <w:rFonts w:cs="Arial"/>
                <w:i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i/>
                <w:sz w:val="18"/>
                <w:szCs w:val="18"/>
                <w:lang w:val="bg-BG"/>
              </w:rPr>
              <w:t>Дата - стойност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680284F4" w14:textId="77777777" w:rsidR="00D64E14" w:rsidRPr="001A15A0" w:rsidRDefault="00D64E14" w:rsidP="00591C2C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2FD64BFF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58780117" w14:textId="77777777" w:rsidR="00D64E14" w:rsidRPr="001A15A0" w:rsidRDefault="00D64E14" w:rsidP="00591C2C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FORMAT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ECEC3CC" w14:textId="77777777" w:rsidR="00D64E14" w:rsidRPr="001A15A0" w:rsidRDefault="00D64E14" w:rsidP="00591C2C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2D3A26ED" w14:textId="77777777" w:rsidR="00D64E14" w:rsidRPr="001A15A0" w:rsidRDefault="00D64E14" w:rsidP="00591C2C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Формат – дата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AF42652" w14:textId="77777777" w:rsidR="00D64E14" w:rsidRPr="001A15A0" w:rsidRDefault="00D64E14" w:rsidP="00591C2C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2379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736ED18E" w14:textId="77777777" w:rsidR="00A9348E" w:rsidRPr="00A9348E" w:rsidRDefault="00A9348E" w:rsidP="00A9348E">
            <w:pPr>
              <w:keepNext/>
              <w:keepLines/>
              <w:rPr>
                <w:rFonts w:cs="Arial"/>
                <w:bCs/>
                <w:i/>
                <w:sz w:val="18"/>
                <w:szCs w:val="18"/>
                <w:lang w:val="sk-SK"/>
              </w:rPr>
            </w:pPr>
            <w:r w:rsidRPr="00A9348E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303 – </w:t>
            </w:r>
            <w:r w:rsidRPr="00A9348E">
              <w:rPr>
                <w:rFonts w:cs="Arial"/>
                <w:bCs/>
                <w:i/>
                <w:sz w:val="18"/>
                <w:szCs w:val="18"/>
                <w:lang w:val="sk-SK"/>
              </w:rPr>
              <w:t>Формат на календарна дата и час. YYYYMMDDHHmmZZZ, където:</w:t>
            </w:r>
          </w:p>
          <w:p w14:paraId="7D6A3682" w14:textId="77777777" w:rsidR="00A9348E" w:rsidRPr="00A9348E" w:rsidRDefault="00A9348E" w:rsidP="00A9348E">
            <w:pPr>
              <w:keepNext/>
              <w:keepLines/>
              <w:rPr>
                <w:rFonts w:cs="Arial"/>
                <w:bCs/>
                <w:i/>
                <w:sz w:val="18"/>
                <w:szCs w:val="18"/>
                <w:lang w:val="sk-SK"/>
              </w:rPr>
            </w:pPr>
            <w:r w:rsidRPr="00A9348E">
              <w:rPr>
                <w:rFonts w:cs="Arial"/>
                <w:bCs/>
                <w:i/>
                <w:sz w:val="18"/>
                <w:szCs w:val="18"/>
                <w:lang w:val="sk-SK"/>
              </w:rPr>
              <w:t>YYYY – година;</w:t>
            </w:r>
          </w:p>
          <w:p w14:paraId="6EBA183A" w14:textId="77777777" w:rsidR="00A9348E" w:rsidRPr="00A9348E" w:rsidRDefault="00A9348E" w:rsidP="00A9348E">
            <w:pPr>
              <w:keepNext/>
              <w:keepLines/>
              <w:rPr>
                <w:rFonts w:cs="Arial"/>
                <w:bCs/>
                <w:i/>
                <w:sz w:val="18"/>
                <w:szCs w:val="18"/>
                <w:lang w:val="sk-SK"/>
              </w:rPr>
            </w:pPr>
            <w:r w:rsidRPr="00A9348E">
              <w:rPr>
                <w:rFonts w:cs="Arial"/>
                <w:bCs/>
                <w:i/>
                <w:sz w:val="18"/>
                <w:szCs w:val="18"/>
                <w:lang w:val="sk-SK"/>
              </w:rPr>
              <w:t>MM – месец;</w:t>
            </w:r>
          </w:p>
          <w:p w14:paraId="744064C6" w14:textId="77777777" w:rsidR="00A9348E" w:rsidRPr="00A9348E" w:rsidRDefault="00A9348E" w:rsidP="00A9348E">
            <w:pPr>
              <w:keepNext/>
              <w:keepLines/>
              <w:rPr>
                <w:rFonts w:cs="Arial"/>
                <w:bCs/>
                <w:i/>
                <w:sz w:val="18"/>
                <w:szCs w:val="18"/>
                <w:lang w:val="sk-SK"/>
              </w:rPr>
            </w:pPr>
            <w:r w:rsidRPr="00A9348E">
              <w:rPr>
                <w:rFonts w:cs="Arial"/>
                <w:bCs/>
                <w:i/>
                <w:sz w:val="18"/>
                <w:szCs w:val="18"/>
                <w:lang w:val="sk-SK"/>
              </w:rPr>
              <w:t>DD – ден;</w:t>
            </w:r>
          </w:p>
          <w:p w14:paraId="6566FBEF" w14:textId="77777777" w:rsidR="00A9348E" w:rsidRPr="00A9348E" w:rsidRDefault="00A9348E" w:rsidP="00A9348E">
            <w:pPr>
              <w:keepNext/>
              <w:keepLines/>
              <w:rPr>
                <w:rFonts w:cs="Arial"/>
                <w:bCs/>
                <w:i/>
                <w:sz w:val="18"/>
                <w:szCs w:val="18"/>
                <w:lang w:val="sk-SK"/>
              </w:rPr>
            </w:pPr>
            <w:r w:rsidRPr="00A9348E">
              <w:rPr>
                <w:rFonts w:cs="Arial"/>
                <w:bCs/>
                <w:i/>
                <w:sz w:val="18"/>
                <w:szCs w:val="18"/>
                <w:lang w:val="sk-SK"/>
              </w:rPr>
              <w:t>HH – час;</w:t>
            </w:r>
          </w:p>
          <w:p w14:paraId="3ADBF157" w14:textId="77777777" w:rsidR="00A9348E" w:rsidRPr="00A9348E" w:rsidRDefault="00A9348E" w:rsidP="00A9348E">
            <w:pPr>
              <w:keepNext/>
              <w:keepLines/>
              <w:rPr>
                <w:rFonts w:cs="Arial"/>
                <w:bCs/>
                <w:i/>
                <w:sz w:val="18"/>
                <w:szCs w:val="18"/>
                <w:lang w:val="sk-SK"/>
              </w:rPr>
            </w:pPr>
            <w:r w:rsidRPr="00A9348E">
              <w:rPr>
                <w:rFonts w:cs="Arial"/>
                <w:bCs/>
                <w:i/>
                <w:sz w:val="18"/>
                <w:szCs w:val="18"/>
                <w:lang w:val="sk-SK"/>
              </w:rPr>
              <w:t>mm – минути</w:t>
            </w:r>
          </w:p>
          <w:p w14:paraId="22C67791" w14:textId="77777777" w:rsidR="00D64E14" w:rsidRPr="001A15A0" w:rsidRDefault="00A9348E" w:rsidP="00A9348E">
            <w:pPr>
              <w:keepNext/>
              <w:keepLines/>
              <w:rPr>
                <w:rFonts w:cs="Arial"/>
                <w:i/>
                <w:sz w:val="18"/>
                <w:szCs w:val="18"/>
                <w:lang w:val="sk-SK"/>
              </w:rPr>
            </w:pPr>
            <w:r w:rsidRPr="00A9348E">
              <w:rPr>
                <w:rFonts w:cs="Arial"/>
                <w:bCs/>
                <w:i/>
                <w:sz w:val="18"/>
                <w:szCs w:val="18"/>
                <w:lang w:val="sk-SK"/>
              </w:rPr>
              <w:t>ZZZ – отместване спрямо Coordinated Universal Time  (UTC)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32E5AACD" w14:textId="77777777" w:rsidR="00D64E14" w:rsidRPr="001A15A0" w:rsidRDefault="00D64E14" w:rsidP="00591C2C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56BDCD81" w14:textId="77777777" w:rsidTr="006A5121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B2E4117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en-US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 xml:space="preserve">&gt; </w:t>
            </w:r>
            <w:r w:rsidRPr="001A15A0">
              <w:rPr>
                <w:b/>
                <w:sz w:val="18"/>
                <w:szCs w:val="18"/>
                <w:lang w:val="en-US"/>
              </w:rPr>
              <w:t>IMD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883E5D3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7149AA9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Описание на продукта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C7DF20D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IMD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6BBC074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BD2F2EA" w14:textId="77777777" w:rsidR="00D64E14" w:rsidRPr="001A15A0" w:rsidRDefault="00D64E14" w:rsidP="00AF3925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044A0827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4A81A72D" w14:textId="77777777" w:rsidR="00D64E14" w:rsidRPr="001A15A0" w:rsidRDefault="00D64E14" w:rsidP="00AF3925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ITEM_DESCR_TYPE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F756F7" w14:textId="77777777" w:rsidR="00D64E14" w:rsidRPr="001A15A0" w:rsidRDefault="00D64E14" w:rsidP="00AF3925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2DD037F8" w14:textId="77777777" w:rsidR="00D64E14" w:rsidRPr="001A15A0" w:rsidRDefault="00D64E14" w:rsidP="009750D0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Описание на продукта - тип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FFF0D9" w14:textId="77777777" w:rsidR="00D64E14" w:rsidRPr="001A15A0" w:rsidRDefault="00D64E14" w:rsidP="00AF3925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7077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20C780D0" w14:textId="77777777" w:rsidR="00D64E14" w:rsidRPr="001A15A0" w:rsidRDefault="00D64E14" w:rsidP="00AF3925">
            <w:pPr>
              <w:keepNext/>
              <w:keepLines/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/>
                <w:sz w:val="18"/>
                <w:szCs w:val="18"/>
                <w:lang w:val="en-US"/>
              </w:rPr>
              <w:t>C</w:t>
            </w:r>
            <w:r w:rsidRPr="001A15A0">
              <w:rPr>
                <w:rFonts w:cs="Arial"/>
                <w:sz w:val="18"/>
                <w:szCs w:val="18"/>
                <w:lang w:val="en-US"/>
              </w:rPr>
              <w:t xml:space="preserve"> - </w:t>
            </w:r>
            <w:r w:rsidRPr="001A15A0">
              <w:rPr>
                <w:rFonts w:cs="Arial"/>
                <w:i/>
                <w:sz w:val="18"/>
                <w:szCs w:val="18"/>
                <w:lang w:val="bg-BG"/>
              </w:rPr>
              <w:t>код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20A56615" w14:textId="77777777" w:rsidR="00D64E14" w:rsidRPr="001A15A0" w:rsidRDefault="00D64E14" w:rsidP="00AF3925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10EEC140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27276F73" w14:textId="77777777" w:rsidR="00D64E14" w:rsidRPr="001A15A0" w:rsidRDefault="00D64E14" w:rsidP="00AF3925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ITEM_CHAR_CODE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EEB59DB" w14:textId="77777777" w:rsidR="00D64E14" w:rsidRPr="001A15A0" w:rsidRDefault="00D64E14" w:rsidP="00AF3925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15E3008D" w14:textId="77777777" w:rsidR="00D64E14" w:rsidRPr="001A15A0" w:rsidRDefault="00D64E14" w:rsidP="00AF3925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Описание на продукта - код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98DA78" w14:textId="77777777" w:rsidR="00D64E14" w:rsidRPr="001A15A0" w:rsidRDefault="00D64E14" w:rsidP="00AF3925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7081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4301FEBE" w14:textId="77777777" w:rsidR="00D64E14" w:rsidRPr="001A15A0" w:rsidRDefault="00D64E14" w:rsidP="008B77BF">
            <w:pPr>
              <w:keepNext/>
              <w:keepLines/>
              <w:rPr>
                <w:rFonts w:cs="Arial"/>
                <w:i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/>
                <w:sz w:val="18"/>
                <w:szCs w:val="18"/>
                <w:lang w:val="sk-SK"/>
              </w:rPr>
              <w:t>MVR</w:t>
            </w:r>
            <w:r w:rsidRPr="001A15A0">
              <w:rPr>
                <w:rFonts w:cs="Arial"/>
                <w:i/>
                <w:sz w:val="18"/>
                <w:szCs w:val="18"/>
                <w:lang w:val="sk-SK"/>
              </w:rPr>
              <w:t xml:space="preserve"> – Месечна</w:t>
            </w:r>
            <w:r w:rsidRPr="001A15A0">
              <w:rPr>
                <w:rFonts w:cs="Arial"/>
                <w:i/>
                <w:sz w:val="18"/>
                <w:szCs w:val="18"/>
                <w:lang w:val="bg-BG"/>
              </w:rPr>
              <w:t xml:space="preserve"> фактура</w:t>
            </w:r>
          </w:p>
          <w:p w14:paraId="3E968E00" w14:textId="77777777" w:rsidR="00D64E14" w:rsidRPr="001A15A0" w:rsidRDefault="00D64E14" w:rsidP="00A63006">
            <w:pPr>
              <w:keepNext/>
              <w:keepLines/>
              <w:rPr>
                <w:rFonts w:cs="Arial"/>
                <w:i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/>
                <w:sz w:val="18"/>
                <w:szCs w:val="18"/>
                <w:lang w:val="sk-SK"/>
              </w:rPr>
              <w:t>ABR</w:t>
            </w:r>
            <w:r w:rsidRPr="001A15A0">
              <w:rPr>
                <w:rFonts w:cs="Arial"/>
                <w:i/>
                <w:sz w:val="18"/>
                <w:szCs w:val="18"/>
                <w:lang w:val="sk-SK"/>
              </w:rPr>
              <w:t xml:space="preserve"> - Приключвателна фактура</w:t>
            </w:r>
            <w:r w:rsidRPr="001A15A0">
              <w:rPr>
                <w:rFonts w:cs="Arial"/>
                <w:i/>
                <w:sz w:val="18"/>
                <w:szCs w:val="18"/>
                <w:lang w:val="bg-BG"/>
              </w:rPr>
              <w:t>, поради изтичане на договор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30D25AB6" w14:textId="77777777" w:rsidR="00D64E14" w:rsidRPr="001A15A0" w:rsidRDefault="00D64E14" w:rsidP="00AF3925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452D3F86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32787284" w14:textId="77777777" w:rsidR="00D64E14" w:rsidRPr="001A15A0" w:rsidRDefault="00D64E14" w:rsidP="00AF3925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ITEM_CHAR_AGENCY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1CE099E" w14:textId="77777777" w:rsidR="00D64E14" w:rsidRPr="001A15A0" w:rsidRDefault="00D64E14" w:rsidP="00AF3925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6853E02B" w14:textId="77777777" w:rsidR="00D64E14" w:rsidRPr="001A15A0" w:rsidRDefault="00D64E14" w:rsidP="00AF3925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Отговорна агенция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4CBAF6E" w14:textId="77777777" w:rsidR="00D64E14" w:rsidRPr="001A15A0" w:rsidRDefault="00D64E14" w:rsidP="00AF3925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3055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4515F8AF" w14:textId="77777777" w:rsidR="00D64E14" w:rsidRPr="001A15A0" w:rsidRDefault="00D64E14" w:rsidP="00AF3925">
            <w:pPr>
              <w:keepNext/>
              <w:keepLines/>
              <w:rPr>
                <w:rFonts w:cs="Arial"/>
                <w:i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en-US"/>
              </w:rPr>
              <w:t>BG</w:t>
            </w:r>
            <w:r w:rsidRPr="001A15A0">
              <w:rPr>
                <w:b/>
                <w:sz w:val="18"/>
                <w:szCs w:val="18"/>
                <w:lang w:val="sk-SK"/>
              </w:rPr>
              <w:t>E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76F236CD" w14:textId="77777777" w:rsidR="00D64E14" w:rsidRPr="001A15A0" w:rsidRDefault="00D64E14" w:rsidP="00AF3925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79672267" w14:textId="77777777" w:rsidTr="00C9442D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3EAC4A1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&gt; RFF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086433C" w14:textId="77777777" w:rsidR="00D64E14" w:rsidRPr="006D3172" w:rsidRDefault="00B8145B" w:rsidP="00126072">
            <w:pPr>
              <w:keepNext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bg-BG"/>
              </w:rPr>
              <w:t>1</w:t>
            </w:r>
            <w:r w:rsidR="00D64E14" w:rsidRPr="00B013D5">
              <w:rPr>
                <w:b/>
                <w:sz w:val="18"/>
                <w:szCs w:val="18"/>
                <w:lang w:val="sk-SK"/>
              </w:rPr>
              <w:t>-</w:t>
            </w:r>
            <w:r w:rsidR="00FA696D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9CE1A42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Референция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2D21810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RFF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0F1FF99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EE745A2" w14:textId="77777777" w:rsidR="00D64E14" w:rsidRPr="001A15A0" w:rsidRDefault="00D64E14" w:rsidP="00AF3925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74CE3E11" w14:textId="77777777" w:rsidTr="00C9442D">
        <w:trPr>
          <w:cantSplit/>
        </w:trPr>
        <w:tc>
          <w:tcPr>
            <w:tcW w:w="3015" w:type="dxa"/>
          </w:tcPr>
          <w:p w14:paraId="049FBF5C" w14:textId="77777777" w:rsidR="00D64E14" w:rsidRPr="001A15A0" w:rsidRDefault="00D64E14" w:rsidP="00D82D09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REFERENCEQUALIFIER</w:t>
            </w:r>
          </w:p>
        </w:tc>
        <w:tc>
          <w:tcPr>
            <w:tcW w:w="720" w:type="dxa"/>
          </w:tcPr>
          <w:p w14:paraId="7F7CDC4C" w14:textId="77777777" w:rsidR="00D64E14" w:rsidRPr="001A15A0" w:rsidRDefault="00D64E14" w:rsidP="00D82D09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741C526E" w14:textId="77777777" w:rsidR="00D64E14" w:rsidRPr="001A15A0" w:rsidRDefault="00D64E14" w:rsidP="00D82D09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Код на референция</w:t>
            </w:r>
          </w:p>
        </w:tc>
        <w:tc>
          <w:tcPr>
            <w:tcW w:w="900" w:type="dxa"/>
          </w:tcPr>
          <w:p w14:paraId="7D934BDB" w14:textId="77777777" w:rsidR="00D64E14" w:rsidRPr="001A15A0" w:rsidRDefault="00D64E14" w:rsidP="00D82D09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1153</w:t>
            </w:r>
          </w:p>
        </w:tc>
        <w:tc>
          <w:tcPr>
            <w:tcW w:w="3796" w:type="dxa"/>
          </w:tcPr>
          <w:p w14:paraId="16D2012E" w14:textId="77777777" w:rsidR="00D64E14" w:rsidRPr="001A15A0" w:rsidRDefault="00D64E14" w:rsidP="008B77BF">
            <w:pPr>
              <w:keepNext/>
              <w:rPr>
                <w:rFonts w:cs="Arial"/>
                <w:b/>
                <w:bCs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MSC –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Идентификатор на релевантн</w:t>
            </w:r>
            <w:r w:rsidR="0000329F">
              <w:rPr>
                <w:rFonts w:cs="Arial"/>
                <w:bCs/>
                <w:i/>
                <w:sz w:val="18"/>
                <w:szCs w:val="18"/>
                <w:lang w:val="bg-BG"/>
              </w:rPr>
              <w:t xml:space="preserve">ия документ, </w:t>
            </w:r>
            <w:r w:rsidR="00651CDA">
              <w:rPr>
                <w:rFonts w:cs="Arial"/>
                <w:bCs/>
                <w:i/>
                <w:sz w:val="18"/>
                <w:szCs w:val="18"/>
                <w:lang w:val="bg-BG"/>
              </w:rPr>
              <w:t xml:space="preserve">предоставен </w:t>
            </w:r>
            <w:r w:rsidR="0000329F">
              <w:rPr>
                <w:rFonts w:cs="Arial"/>
                <w:bCs/>
                <w:i/>
                <w:sz w:val="18"/>
                <w:szCs w:val="18"/>
                <w:lang w:val="bg-BG"/>
              </w:rPr>
              <w:t>с</w:t>
            </w:r>
            <w:r w:rsidR="008F51C5" w:rsidRPr="001A15A0">
              <w:rPr>
                <w:rFonts w:cs="Arial"/>
                <w:bCs/>
                <w:i/>
                <w:sz w:val="18"/>
                <w:szCs w:val="18"/>
                <w:lang w:val="en-US"/>
              </w:rPr>
              <w:t xml:space="preserve">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en-US"/>
              </w:rPr>
              <w:t>MSCONS</w:t>
            </w:r>
            <w:r w:rsidR="008F51C5" w:rsidRPr="001A15A0">
              <w:rPr>
                <w:rFonts w:cs="Arial"/>
                <w:bCs/>
                <w:i/>
                <w:sz w:val="18"/>
                <w:szCs w:val="18"/>
                <w:lang w:val="en-US"/>
              </w:rPr>
              <w:t xml:space="preserve"> (810, 870, 860</w:t>
            </w:r>
            <w:r w:rsidR="00651CDA">
              <w:rPr>
                <w:rFonts w:cs="Arial"/>
                <w:bCs/>
                <w:i/>
                <w:sz w:val="18"/>
                <w:szCs w:val="18"/>
                <w:lang w:val="en-US"/>
              </w:rPr>
              <w:t>/865</w:t>
            </w:r>
            <w:r w:rsidR="008F51C5" w:rsidRPr="001A15A0">
              <w:rPr>
                <w:rFonts w:cs="Arial"/>
                <w:bCs/>
                <w:i/>
                <w:sz w:val="18"/>
                <w:szCs w:val="18"/>
                <w:lang w:val="en-US"/>
              </w:rPr>
              <w:t>)</w:t>
            </w:r>
            <w:r w:rsidRPr="001A15A0">
              <w:rPr>
                <w:rFonts w:cs="Arial"/>
                <w:bCs/>
                <w:i/>
                <w:sz w:val="18"/>
                <w:szCs w:val="18"/>
                <w:lang w:val="en-US"/>
              </w:rPr>
              <w:t xml:space="preserve">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съобщението</w:t>
            </w:r>
          </w:p>
          <w:p w14:paraId="1183F57D" w14:textId="77777777" w:rsidR="00FE26EB" w:rsidRDefault="00D64E14" w:rsidP="008B77BF">
            <w:pPr>
              <w:keepNext/>
              <w:rPr>
                <w:rFonts w:cs="Arial"/>
                <w:bCs/>
                <w:i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IV – </w:t>
            </w:r>
            <w:r w:rsidR="00CB369E">
              <w:rPr>
                <w:rFonts w:cs="Arial"/>
                <w:i/>
                <w:sz w:val="20"/>
                <w:szCs w:val="20"/>
                <w:lang w:val="bg-BG"/>
              </w:rPr>
              <w:t xml:space="preserve"> </w:t>
            </w:r>
            <w:r w:rsidR="00AB16F6" w:rsidRPr="00682DB2">
              <w:rPr>
                <w:rFonts w:cs="Arial"/>
                <w:bCs/>
                <w:i/>
                <w:sz w:val="18"/>
                <w:szCs w:val="18"/>
                <w:lang w:val="bg-BG"/>
              </w:rPr>
              <w:t>Н</w:t>
            </w:r>
            <w:r w:rsidR="00FE26EB" w:rsidRPr="00682DB2">
              <w:rPr>
                <w:rFonts w:cs="Arial"/>
                <w:bCs/>
                <w:i/>
                <w:sz w:val="18"/>
                <w:szCs w:val="18"/>
                <w:lang w:val="bg-BG"/>
              </w:rPr>
              <w:t>омер на фактура</w:t>
            </w:r>
            <w:r w:rsidR="00AB16F6" w:rsidRPr="00682DB2">
              <w:rPr>
                <w:rFonts w:cs="Arial"/>
                <w:bCs/>
                <w:i/>
                <w:sz w:val="18"/>
                <w:szCs w:val="18"/>
                <w:lang w:val="bg-BG"/>
              </w:rPr>
              <w:t xml:space="preserve"> </w:t>
            </w:r>
            <w:r w:rsidR="00CD5456" w:rsidRPr="00682DB2">
              <w:rPr>
                <w:rFonts w:cs="Arial"/>
                <w:bCs/>
                <w:i/>
                <w:sz w:val="18"/>
                <w:szCs w:val="18"/>
                <w:lang w:val="bg-BG"/>
              </w:rPr>
              <w:t>за</w:t>
            </w:r>
            <w:r w:rsidR="00325467" w:rsidRPr="00682DB2">
              <w:rPr>
                <w:rFonts w:cs="Arial"/>
                <w:bCs/>
                <w:i/>
                <w:sz w:val="18"/>
                <w:szCs w:val="18"/>
                <w:lang w:val="bg-BG"/>
              </w:rPr>
              <w:t xml:space="preserve"> ДЕЕ</w:t>
            </w:r>
          </w:p>
          <w:p w14:paraId="0E6D8398" w14:textId="77777777" w:rsidR="00FA696D" w:rsidRPr="001D623E" w:rsidRDefault="00170FCB" w:rsidP="008B77BF">
            <w:pPr>
              <w:keepNext/>
              <w:rPr>
                <w:rFonts w:cs="Arial"/>
                <w:iCs/>
                <w:sz w:val="20"/>
                <w:szCs w:val="20"/>
                <w:lang w:val="bg-BG"/>
              </w:rPr>
            </w:pPr>
            <w:r w:rsidRPr="001D623E">
              <w:rPr>
                <w:rFonts w:cs="Arial"/>
                <w:b/>
                <w:bCs/>
                <w:iCs/>
                <w:sz w:val="18"/>
                <w:szCs w:val="18"/>
                <w:lang w:val="en-US"/>
              </w:rPr>
              <w:t>IVO</w:t>
            </w:r>
            <w:r w:rsidRPr="001D623E">
              <w:rPr>
                <w:rFonts w:cs="Arial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Pr="001D623E">
              <w:rPr>
                <w:rFonts w:cs="Arial"/>
                <w:b/>
                <w:bCs/>
                <w:iCs/>
                <w:sz w:val="18"/>
                <w:szCs w:val="18"/>
                <w:lang w:val="en-US"/>
              </w:rPr>
              <w:t>-</w:t>
            </w:r>
            <w:r w:rsidRPr="001D623E">
              <w:rPr>
                <w:rFonts w:cs="Arial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="00975C06" w:rsidRPr="001D623E">
              <w:rPr>
                <w:rFonts w:cs="Arial"/>
                <w:bCs/>
                <w:i/>
                <w:sz w:val="18"/>
                <w:szCs w:val="18"/>
                <w:lang w:val="bg-BG"/>
              </w:rPr>
              <w:t>Номер на фактурата за Клиента</w:t>
            </w:r>
          </w:p>
          <w:p w14:paraId="1A5E2720" w14:textId="77777777" w:rsidR="00D64E14" w:rsidRPr="001A15A0" w:rsidRDefault="00D64E14" w:rsidP="00286B5A">
            <w:pPr>
              <w:keepNext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144" w:type="dxa"/>
          </w:tcPr>
          <w:p w14:paraId="290FC65A" w14:textId="77777777" w:rsidR="00D64E14" w:rsidRPr="001A15A0" w:rsidRDefault="00D64E14" w:rsidP="008B77BF">
            <w:pPr>
              <w:keepNext/>
              <w:rPr>
                <w:b/>
                <w:noProof/>
                <w:sz w:val="18"/>
                <w:szCs w:val="18"/>
                <w:lang w:val="bg-BG"/>
              </w:rPr>
            </w:pPr>
            <w:r w:rsidRPr="001A15A0">
              <w:rPr>
                <w:b/>
                <w:noProof/>
                <w:sz w:val="18"/>
                <w:szCs w:val="18"/>
                <w:lang w:val="en-US"/>
              </w:rPr>
              <w:t xml:space="preserve">MSC </w:t>
            </w: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  <w:p w14:paraId="5D39285C" w14:textId="77777777" w:rsidR="003F4E13" w:rsidRPr="003F4E13" w:rsidRDefault="003F4E13" w:rsidP="00651CDA">
            <w:pPr>
              <w:keepNext/>
              <w:rPr>
                <w:sz w:val="18"/>
                <w:szCs w:val="18"/>
                <w:lang w:val="bg-BG"/>
              </w:rPr>
            </w:pPr>
          </w:p>
        </w:tc>
      </w:tr>
      <w:tr w:rsidR="00D64E14" w:rsidRPr="001A15A0" w14:paraId="4B783582" w14:textId="77777777" w:rsidTr="00C9442D">
        <w:trPr>
          <w:cantSplit/>
        </w:trPr>
        <w:tc>
          <w:tcPr>
            <w:tcW w:w="3015" w:type="dxa"/>
            <w:tcBorders>
              <w:bottom w:val="single" w:sz="4" w:space="0" w:color="000000"/>
            </w:tcBorders>
          </w:tcPr>
          <w:p w14:paraId="272FFA8E" w14:textId="77777777" w:rsidR="00D64E14" w:rsidRPr="001A15A0" w:rsidRDefault="00D64E14" w:rsidP="00D82D09">
            <w:pPr>
              <w:spacing w:after="0"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REFERENCENUMBER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76ABCE1C" w14:textId="77777777" w:rsidR="00D64E14" w:rsidRPr="001A15A0" w:rsidRDefault="00D64E14" w:rsidP="00D82D09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380EEEAD" w14:textId="77777777" w:rsidR="00D64E14" w:rsidRPr="001A15A0" w:rsidRDefault="00D64E14" w:rsidP="00D82D09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Референтен номер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2FE728E8" w14:textId="77777777" w:rsidR="00D64E14" w:rsidRPr="001A15A0" w:rsidRDefault="00D64E14" w:rsidP="00D82D09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1154</w:t>
            </w:r>
          </w:p>
        </w:tc>
        <w:tc>
          <w:tcPr>
            <w:tcW w:w="3796" w:type="dxa"/>
            <w:tcBorders>
              <w:bottom w:val="single" w:sz="4" w:space="0" w:color="000000"/>
            </w:tcBorders>
          </w:tcPr>
          <w:p w14:paraId="52191FC0" w14:textId="77777777" w:rsidR="00D64E14" w:rsidRPr="001A15A0" w:rsidRDefault="00D64E14" w:rsidP="000C77B9">
            <w:pPr>
              <w:spacing w:after="0" w:line="360" w:lineRule="auto"/>
              <w:rPr>
                <w:rFonts w:cs="Arial"/>
                <w:bCs/>
                <w:i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Cs/>
                <w:sz w:val="18"/>
                <w:szCs w:val="18"/>
                <w:lang w:val="bg-BG"/>
              </w:rPr>
              <w:t>Номер на  документ</w:t>
            </w:r>
          </w:p>
        </w:tc>
        <w:tc>
          <w:tcPr>
            <w:tcW w:w="2144" w:type="dxa"/>
            <w:tcBorders>
              <w:bottom w:val="single" w:sz="4" w:space="0" w:color="000000"/>
            </w:tcBorders>
          </w:tcPr>
          <w:p w14:paraId="28E3EFEE" w14:textId="77777777" w:rsidR="00D64E14" w:rsidRPr="001A15A0" w:rsidRDefault="00651CDA" w:rsidP="00D82D09">
            <w:pPr>
              <w:keepNext/>
              <w:spacing w:after="0" w:line="360" w:lineRule="auto"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5E4286" w:rsidRPr="001A15A0" w14:paraId="6CA2758D" w14:textId="77777777" w:rsidTr="00B60C7F">
        <w:trPr>
          <w:cantSplit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DA990F8" w14:textId="77777777" w:rsidR="005E4286" w:rsidRPr="001A15A0" w:rsidRDefault="005E4286" w:rsidP="00B60C7F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lastRenderedPageBreak/>
              <w:t>&gt;&gt; DTM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4D2B64A4" w14:textId="77777777" w:rsidR="005E4286" w:rsidRPr="001A15A0" w:rsidRDefault="005E4286" w:rsidP="005E4286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14C0CCA9" w14:textId="77777777" w:rsidR="005E4286" w:rsidRPr="001A15A0" w:rsidRDefault="005E4286" w:rsidP="00B60C7F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Дата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43782425" w14:textId="77777777" w:rsidR="005E4286" w:rsidRPr="001A15A0" w:rsidRDefault="005E4286" w:rsidP="00B60C7F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DTM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730F747B" w14:textId="77777777" w:rsidR="005E4286" w:rsidRPr="001A15A0" w:rsidRDefault="005E4286" w:rsidP="00B60C7F">
            <w:pPr>
              <w:keepNext/>
              <w:rPr>
                <w:b/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32F4991B" w14:textId="77777777" w:rsidR="005E4286" w:rsidRPr="001A15A0" w:rsidRDefault="005E4286" w:rsidP="00B60C7F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5E4286" w:rsidRPr="001A15A0" w14:paraId="165AE52E" w14:textId="77777777" w:rsidTr="00B60C7F">
        <w:trPr>
          <w:cantSplit/>
        </w:trPr>
        <w:tc>
          <w:tcPr>
            <w:tcW w:w="3015" w:type="dxa"/>
          </w:tcPr>
          <w:p w14:paraId="2F848CC6" w14:textId="77777777" w:rsidR="005E4286" w:rsidRPr="001A15A0" w:rsidRDefault="005E4286" w:rsidP="00B60C7F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DATUMQUALIFIER</w:t>
            </w:r>
          </w:p>
        </w:tc>
        <w:tc>
          <w:tcPr>
            <w:tcW w:w="720" w:type="dxa"/>
          </w:tcPr>
          <w:p w14:paraId="0B1946CC" w14:textId="77777777" w:rsidR="005E4286" w:rsidRPr="001A15A0" w:rsidRDefault="005E4286" w:rsidP="00B60C7F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63BDC2CB" w14:textId="77777777" w:rsidR="005E4286" w:rsidRPr="001A15A0" w:rsidRDefault="005E4286" w:rsidP="00B60C7F">
            <w:pPr>
              <w:keepNext/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Дата - функция</w:t>
            </w:r>
          </w:p>
        </w:tc>
        <w:tc>
          <w:tcPr>
            <w:tcW w:w="900" w:type="dxa"/>
          </w:tcPr>
          <w:p w14:paraId="01E6D8EA" w14:textId="77777777" w:rsidR="005E4286" w:rsidRPr="001A15A0" w:rsidRDefault="005E4286" w:rsidP="00B60C7F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2005</w:t>
            </w:r>
          </w:p>
        </w:tc>
        <w:tc>
          <w:tcPr>
            <w:tcW w:w="3796" w:type="dxa"/>
          </w:tcPr>
          <w:p w14:paraId="101C4375" w14:textId="77777777" w:rsidR="005E4286" w:rsidRPr="001A15A0" w:rsidRDefault="005E4286" w:rsidP="00B60C7F">
            <w:pPr>
              <w:keepNext/>
              <w:rPr>
                <w:rFonts w:cs="Arial"/>
                <w:bCs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>137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 xml:space="preserve">Дата на издаване на </w:t>
            </w:r>
            <w:r w:rsidR="00F2594A"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документа</w:t>
            </w:r>
          </w:p>
          <w:p w14:paraId="275486B2" w14:textId="77777777" w:rsidR="005E4286" w:rsidRPr="001A15A0" w:rsidRDefault="005E4286" w:rsidP="00B60C7F">
            <w:pPr>
              <w:keepNext/>
              <w:rPr>
                <w:rFonts w:cs="Arial"/>
                <w:b/>
                <w:bCs/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</w:tcPr>
          <w:p w14:paraId="70C02511" w14:textId="77777777" w:rsidR="005E4286" w:rsidRPr="001A15A0" w:rsidRDefault="005E4286" w:rsidP="00B60C7F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5E4286" w:rsidRPr="001A15A0" w14:paraId="4850B733" w14:textId="77777777" w:rsidTr="00B60C7F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3816CDAF" w14:textId="77777777" w:rsidR="005E4286" w:rsidRPr="001A15A0" w:rsidRDefault="005E4286" w:rsidP="00B60C7F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DATUM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DDD8059" w14:textId="77777777" w:rsidR="005E4286" w:rsidRPr="001A15A0" w:rsidRDefault="005E4286" w:rsidP="00B60C7F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35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1591C501" w14:textId="77777777" w:rsidR="005E4286" w:rsidRPr="001A15A0" w:rsidRDefault="005E4286" w:rsidP="00B60C7F">
            <w:pPr>
              <w:keepNext/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 xml:space="preserve">Дата 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3F75B5" w14:textId="77777777" w:rsidR="005E4286" w:rsidRPr="001A15A0" w:rsidRDefault="005E4286" w:rsidP="00B60C7F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2380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61935906" w14:textId="77777777" w:rsidR="005E4286" w:rsidRPr="001A15A0" w:rsidRDefault="005E4286" w:rsidP="00B60C7F">
            <w:pPr>
              <w:keepNext/>
              <w:rPr>
                <w:rFonts w:cs="Arial"/>
                <w:i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i/>
                <w:sz w:val="18"/>
                <w:szCs w:val="18"/>
                <w:lang w:val="bg-BG"/>
              </w:rPr>
              <w:t>Дата - стойност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6CCB24D3" w14:textId="77777777" w:rsidR="005E4286" w:rsidRPr="001A15A0" w:rsidRDefault="005E4286" w:rsidP="00B60C7F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5E4286" w:rsidRPr="001A15A0" w14:paraId="6AA95602" w14:textId="77777777" w:rsidTr="00B60C7F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5B9105CE" w14:textId="77777777" w:rsidR="005E4286" w:rsidRPr="001A15A0" w:rsidRDefault="005E4286" w:rsidP="00B60C7F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FORMAT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98875A" w14:textId="77777777" w:rsidR="005E4286" w:rsidRPr="001A15A0" w:rsidRDefault="005E4286" w:rsidP="00B60C7F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278D6788" w14:textId="77777777" w:rsidR="005E4286" w:rsidRPr="001A15A0" w:rsidRDefault="005E4286" w:rsidP="00B60C7F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Формат – дата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6C98C18" w14:textId="77777777" w:rsidR="005E4286" w:rsidRPr="001A15A0" w:rsidRDefault="005E4286" w:rsidP="00B60C7F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2379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2D105DB2" w14:textId="77777777" w:rsidR="005E4286" w:rsidRPr="001A15A0" w:rsidRDefault="005E4286" w:rsidP="00B60C7F">
            <w:pPr>
              <w:keepNext/>
              <w:keepLines/>
              <w:rPr>
                <w:rFonts w:cs="Arial"/>
                <w:bCs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102 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>–</w:t>
            </w: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Формат на календарна дата</w:t>
            </w: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 YYYYMMDD</w:t>
            </w:r>
          </w:p>
          <w:p w14:paraId="67E73B92" w14:textId="77777777" w:rsidR="005E4286" w:rsidRPr="001A15A0" w:rsidRDefault="005E4286" w:rsidP="00B60C7F">
            <w:pPr>
              <w:keepNext/>
              <w:keepLines/>
              <w:rPr>
                <w:rFonts w:cs="Arial"/>
                <w:bCs/>
                <w:i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Cs/>
                <w:sz w:val="18"/>
                <w:szCs w:val="18"/>
                <w:lang w:val="en-US"/>
              </w:rPr>
              <w:t xml:space="preserve">YYYY -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година</w:t>
            </w:r>
          </w:p>
          <w:p w14:paraId="2CE53BF0" w14:textId="77777777" w:rsidR="005E4286" w:rsidRPr="001A15A0" w:rsidRDefault="005E4286" w:rsidP="00B60C7F">
            <w:pPr>
              <w:keepNext/>
              <w:keepLines/>
              <w:rPr>
                <w:rFonts w:cs="Arial"/>
                <w:bCs/>
                <w:i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Cs/>
                <w:sz w:val="18"/>
                <w:szCs w:val="18"/>
                <w:lang w:val="en-US"/>
              </w:rPr>
              <w:t xml:space="preserve">MM -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месец</w:t>
            </w:r>
          </w:p>
          <w:p w14:paraId="71392F3D" w14:textId="77777777" w:rsidR="005E4286" w:rsidRPr="001A15A0" w:rsidRDefault="005E4286" w:rsidP="00B60C7F">
            <w:pPr>
              <w:keepNext/>
              <w:keepLines/>
              <w:rPr>
                <w:rFonts w:cs="Arial"/>
                <w:i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bCs/>
                <w:sz w:val="18"/>
                <w:szCs w:val="18"/>
                <w:lang w:val="en-US"/>
              </w:rPr>
              <w:t xml:space="preserve">DD -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ден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39D63B2F" w14:textId="77777777" w:rsidR="005E4286" w:rsidRPr="001A15A0" w:rsidRDefault="005E4286" w:rsidP="00B60C7F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0613E6B1" w14:textId="77777777" w:rsidTr="00C9442D">
        <w:trPr>
          <w:cantSplit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7D55860E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&gt; NAD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504C68A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3-3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334174ED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Име и адрес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712F64F0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NAD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424037E9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34ADAEB3" w14:textId="77777777" w:rsidR="00D64E14" w:rsidRPr="001A15A0" w:rsidRDefault="00D64E14" w:rsidP="00AF3925">
            <w:pPr>
              <w:keepNext/>
              <w:rPr>
                <w:b/>
                <w:sz w:val="18"/>
                <w:szCs w:val="18"/>
                <w:lang w:val="sk-SK"/>
              </w:rPr>
            </w:pPr>
          </w:p>
        </w:tc>
      </w:tr>
      <w:tr w:rsidR="00D64E14" w:rsidRPr="001A15A0" w14:paraId="50095B3D" w14:textId="77777777" w:rsidTr="00C9442D">
        <w:trPr>
          <w:cantSplit/>
        </w:trPr>
        <w:tc>
          <w:tcPr>
            <w:tcW w:w="3015" w:type="dxa"/>
          </w:tcPr>
          <w:p w14:paraId="4485C9BA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ACTION</w:t>
            </w:r>
          </w:p>
        </w:tc>
        <w:tc>
          <w:tcPr>
            <w:tcW w:w="720" w:type="dxa"/>
          </w:tcPr>
          <w:p w14:paraId="5B98AB9A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0AFC1448" w14:textId="77777777" w:rsidR="00D64E14" w:rsidRPr="001A15A0" w:rsidRDefault="00D64E14" w:rsidP="007428E7">
            <w:pPr>
              <w:keepNext/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Роля на участника на пазара</w:t>
            </w:r>
          </w:p>
        </w:tc>
        <w:tc>
          <w:tcPr>
            <w:tcW w:w="900" w:type="dxa"/>
          </w:tcPr>
          <w:p w14:paraId="03A2BFC3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3035</w:t>
            </w:r>
          </w:p>
        </w:tc>
        <w:tc>
          <w:tcPr>
            <w:tcW w:w="3796" w:type="dxa"/>
          </w:tcPr>
          <w:p w14:paraId="15A358C2" w14:textId="77777777" w:rsidR="00D64E14" w:rsidRPr="001A15A0" w:rsidRDefault="00D64E14" w:rsidP="007428E7">
            <w:pPr>
              <w:keepNext/>
              <w:rPr>
                <w:rFonts w:cs="Arial"/>
                <w:bCs/>
                <w:i/>
                <w:sz w:val="18"/>
                <w:szCs w:val="18"/>
                <w:lang w:val="en-US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>MR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Получател на съобщението</w:t>
            </w:r>
          </w:p>
          <w:p w14:paraId="3690D7CE" w14:textId="77777777" w:rsidR="00D64E14" w:rsidRPr="001A15A0" w:rsidRDefault="00D64E14" w:rsidP="007428E7">
            <w:pPr>
              <w:keepNext/>
              <w:rPr>
                <w:rFonts w:cs="Arial"/>
                <w:bCs/>
                <w:sz w:val="18"/>
                <w:szCs w:val="18"/>
                <w:lang w:val="en-US"/>
              </w:rPr>
            </w:pPr>
          </w:p>
          <w:p w14:paraId="6DB3BEB1" w14:textId="77777777" w:rsidR="00D64E14" w:rsidRPr="001A15A0" w:rsidRDefault="00D64E14" w:rsidP="007428E7">
            <w:pPr>
              <w:keepNext/>
              <w:rPr>
                <w:rFonts w:cs="Arial"/>
                <w:bCs/>
                <w:i/>
                <w:sz w:val="18"/>
                <w:szCs w:val="18"/>
                <w:lang w:val="en-US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>MS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Изпращач на съобщението</w:t>
            </w:r>
          </w:p>
          <w:p w14:paraId="23A789BC" w14:textId="77777777" w:rsidR="00D64E14" w:rsidRPr="001A15A0" w:rsidRDefault="00D64E14" w:rsidP="007428E7">
            <w:pPr>
              <w:keepNext/>
              <w:rPr>
                <w:rFonts w:cs="Arial"/>
                <w:bCs/>
                <w:i/>
                <w:sz w:val="18"/>
                <w:szCs w:val="18"/>
                <w:lang w:val="en-US"/>
              </w:rPr>
            </w:pPr>
          </w:p>
          <w:p w14:paraId="6D5BA778" w14:textId="77777777" w:rsidR="00D64E14" w:rsidRPr="00371C72" w:rsidRDefault="00D64E14" w:rsidP="007428E7">
            <w:pPr>
              <w:keepNext/>
              <w:rPr>
                <w:rFonts w:cs="Arial"/>
                <w:b/>
                <w:bCs/>
                <w:i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en-US"/>
              </w:rPr>
              <w:t>DP</w:t>
            </w:r>
            <w:r w:rsidRPr="001A15A0">
              <w:rPr>
                <w:rFonts w:cs="Arial"/>
                <w:bCs/>
                <w:sz w:val="18"/>
                <w:szCs w:val="18"/>
                <w:lang w:val="en-US"/>
              </w:rPr>
              <w:t xml:space="preserve">-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Клиент</w:t>
            </w:r>
            <w:r w:rsidRPr="001A15A0">
              <w:rPr>
                <w:rFonts w:cs="Arial"/>
                <w:bCs/>
                <w:i/>
                <w:sz w:val="18"/>
                <w:szCs w:val="18"/>
                <w:lang w:val="en-US"/>
              </w:rPr>
              <w:t xml:space="preserve"> </w:t>
            </w:r>
            <w:r w:rsidR="00DA4B0B">
              <w:rPr>
                <w:rFonts w:cs="Arial"/>
                <w:bCs/>
                <w:i/>
                <w:sz w:val="18"/>
                <w:szCs w:val="18"/>
                <w:lang w:val="en-US"/>
              </w:rPr>
              <w:t xml:space="preserve">/ </w:t>
            </w:r>
            <w:r w:rsidR="00DA4B0B" w:rsidRPr="00DA4B0B">
              <w:rPr>
                <w:rFonts w:cs="Arial"/>
                <w:b/>
                <w:iCs/>
                <w:sz w:val="18"/>
                <w:szCs w:val="18"/>
                <w:lang w:val="en-US"/>
              </w:rPr>
              <w:t>GN</w:t>
            </w:r>
            <w:r w:rsidR="00DA4B0B" w:rsidRPr="00DA4B0B">
              <w:rPr>
                <w:rFonts w:cs="Arial"/>
                <w:bCs/>
                <w:i/>
                <w:sz w:val="18"/>
                <w:szCs w:val="18"/>
                <w:lang w:val="en-US"/>
              </w:rPr>
              <w:t xml:space="preserve"> - </w:t>
            </w:r>
            <w:r w:rsidR="00C8153F">
              <w:rPr>
                <w:rFonts w:cs="Arial"/>
                <w:bCs/>
                <w:i/>
                <w:sz w:val="18"/>
                <w:szCs w:val="18"/>
                <w:lang w:val="bg-BG"/>
              </w:rPr>
              <w:t>ДЕЕ</w:t>
            </w:r>
          </w:p>
        </w:tc>
        <w:tc>
          <w:tcPr>
            <w:tcW w:w="2144" w:type="dxa"/>
          </w:tcPr>
          <w:p w14:paraId="70348CF1" w14:textId="77777777" w:rsidR="00D64E14" w:rsidRPr="001A15A0" w:rsidRDefault="00D64E14" w:rsidP="007428E7">
            <w:pPr>
              <w:rPr>
                <w:noProof/>
                <w:sz w:val="18"/>
                <w:szCs w:val="18"/>
                <w:lang w:val="en-US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>MR</w:t>
            </w:r>
            <w:r w:rsidRPr="001A15A0">
              <w:rPr>
                <w:noProof/>
                <w:sz w:val="18"/>
                <w:szCs w:val="18"/>
                <w:lang w:val="bg-BG"/>
              </w:rPr>
              <w:t xml:space="preserve"> </w:t>
            </w:r>
            <w:r w:rsidRPr="001A15A0">
              <w:rPr>
                <w:noProof/>
                <w:sz w:val="18"/>
                <w:szCs w:val="18"/>
                <w:lang w:val="en-US"/>
              </w:rPr>
              <w:t xml:space="preserve"> </w:t>
            </w: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  <w:p w14:paraId="2B0FFE8D" w14:textId="77777777" w:rsidR="00D64E14" w:rsidRPr="001A15A0" w:rsidRDefault="00D64E14" w:rsidP="007428E7">
            <w:pPr>
              <w:rPr>
                <w:noProof/>
                <w:sz w:val="18"/>
                <w:szCs w:val="18"/>
                <w:lang w:val="en-US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>MS</w:t>
            </w:r>
            <w:r w:rsidRPr="001A15A0">
              <w:rPr>
                <w:noProof/>
                <w:sz w:val="18"/>
                <w:szCs w:val="18"/>
                <w:lang w:val="bg-BG"/>
              </w:rPr>
              <w:t xml:space="preserve"> 910, 970, 915</w:t>
            </w:r>
          </w:p>
          <w:p w14:paraId="1FA52A96" w14:textId="77777777" w:rsidR="00076442" w:rsidRPr="001A15A0" w:rsidRDefault="00076442" w:rsidP="005B4EBF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  <w:p w14:paraId="1E5F7B49" w14:textId="77777777" w:rsidR="00D64E14" w:rsidRPr="00DA4B0B" w:rsidRDefault="00D64E14" w:rsidP="005B4EBF">
            <w:pPr>
              <w:rPr>
                <w:lang w:val="en-US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en-US"/>
              </w:rPr>
              <w:t>DP</w:t>
            </w:r>
            <w:r w:rsidRPr="001A15A0">
              <w:rPr>
                <w:noProof/>
                <w:sz w:val="18"/>
                <w:szCs w:val="18"/>
                <w:lang w:val="bg-BG"/>
              </w:rPr>
              <w:t xml:space="preserve"> 910, 970, 915</w:t>
            </w:r>
            <w:r w:rsidR="00DA4B0B">
              <w:rPr>
                <w:noProof/>
                <w:sz w:val="18"/>
                <w:szCs w:val="18"/>
                <w:lang w:val="en-US"/>
              </w:rPr>
              <w:t xml:space="preserve"> </w:t>
            </w:r>
          </w:p>
        </w:tc>
      </w:tr>
      <w:tr w:rsidR="00D64E14" w:rsidRPr="001A15A0" w14:paraId="58CD2CC2" w14:textId="77777777" w:rsidTr="00C9442D">
        <w:trPr>
          <w:cantSplit/>
        </w:trPr>
        <w:tc>
          <w:tcPr>
            <w:tcW w:w="3015" w:type="dxa"/>
          </w:tcPr>
          <w:p w14:paraId="11FE0416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PARTNER</w:t>
            </w:r>
          </w:p>
        </w:tc>
        <w:tc>
          <w:tcPr>
            <w:tcW w:w="720" w:type="dxa"/>
          </w:tcPr>
          <w:p w14:paraId="58EF7A0F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35</w:t>
            </w:r>
          </w:p>
        </w:tc>
        <w:tc>
          <w:tcPr>
            <w:tcW w:w="3780" w:type="dxa"/>
          </w:tcPr>
          <w:p w14:paraId="762A88E2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Идентификационен код на участника на пазара</w:t>
            </w:r>
          </w:p>
        </w:tc>
        <w:tc>
          <w:tcPr>
            <w:tcW w:w="900" w:type="dxa"/>
          </w:tcPr>
          <w:p w14:paraId="58D23478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3039</w:t>
            </w:r>
          </w:p>
        </w:tc>
        <w:tc>
          <w:tcPr>
            <w:tcW w:w="3796" w:type="dxa"/>
          </w:tcPr>
          <w:p w14:paraId="1333CEDE" w14:textId="77777777" w:rsidR="00D64E14" w:rsidRPr="0065060F" w:rsidRDefault="00D64E14" w:rsidP="007428E7">
            <w:pPr>
              <w:rPr>
                <w:rFonts w:cs="Arial"/>
                <w:bCs/>
                <w:i/>
                <w:sz w:val="18"/>
                <w:szCs w:val="18"/>
                <w:lang w:val="bg-BG"/>
              </w:rPr>
            </w:pPr>
            <w:r w:rsidRPr="0065060F">
              <w:rPr>
                <w:rFonts w:cs="Arial"/>
                <w:b/>
                <w:bCs/>
                <w:sz w:val="18"/>
                <w:szCs w:val="18"/>
                <w:lang w:val="sk-SK"/>
              </w:rPr>
              <w:t>EIC</w:t>
            </w:r>
            <w:r w:rsidRPr="0065060F">
              <w:rPr>
                <w:rFonts w:cs="Arial"/>
                <w:bCs/>
                <w:i/>
                <w:sz w:val="18"/>
                <w:szCs w:val="18"/>
                <w:lang w:val="sk-SK"/>
              </w:rPr>
              <w:t xml:space="preserve"> </w:t>
            </w:r>
            <w:r w:rsidRPr="0065060F">
              <w:rPr>
                <w:rFonts w:cs="Arial"/>
                <w:bCs/>
                <w:i/>
                <w:sz w:val="18"/>
                <w:szCs w:val="18"/>
                <w:lang w:val="bg-BG"/>
              </w:rPr>
              <w:t>– код на изпращача / получателя на съобщението</w:t>
            </w:r>
          </w:p>
          <w:p w14:paraId="4593C402" w14:textId="77777777" w:rsidR="0065060F" w:rsidRPr="00682DB2" w:rsidRDefault="0065060F" w:rsidP="007428E7">
            <w:pPr>
              <w:rPr>
                <w:rFonts w:cs="Arial"/>
                <w:bCs/>
                <w:i/>
                <w:sz w:val="18"/>
                <w:szCs w:val="18"/>
                <w:lang w:val="bg-BG"/>
              </w:rPr>
            </w:pPr>
            <w:r w:rsidRPr="0065060F">
              <w:rPr>
                <w:rFonts w:cs="Arial"/>
                <w:bCs/>
                <w:i/>
                <w:sz w:val="18"/>
                <w:szCs w:val="18"/>
                <w:lang w:val="bg-BG"/>
              </w:rPr>
              <w:t>ЕГН за физическо лице и ЕИК за ю</w:t>
            </w:r>
            <w:r w:rsidRPr="007241F4">
              <w:rPr>
                <w:rFonts w:cs="Arial"/>
                <w:bCs/>
                <w:i/>
                <w:sz w:val="18"/>
                <w:szCs w:val="18"/>
                <w:lang w:val="bg-BG"/>
              </w:rPr>
              <w:t>ридическо лице при клиент/ДЕЕ</w:t>
            </w:r>
          </w:p>
        </w:tc>
        <w:tc>
          <w:tcPr>
            <w:tcW w:w="2144" w:type="dxa"/>
          </w:tcPr>
          <w:p w14:paraId="50D364C1" w14:textId="77777777" w:rsidR="00D64E14" w:rsidRPr="001A15A0" w:rsidRDefault="00D64E14" w:rsidP="007428E7">
            <w:pPr>
              <w:rPr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62AA5C25" w14:textId="77777777" w:rsidTr="00C9442D">
        <w:trPr>
          <w:cantSplit/>
        </w:trPr>
        <w:tc>
          <w:tcPr>
            <w:tcW w:w="3015" w:type="dxa"/>
            <w:tcBorders>
              <w:bottom w:val="single" w:sz="4" w:space="0" w:color="000000"/>
            </w:tcBorders>
          </w:tcPr>
          <w:p w14:paraId="523AF6DA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CODELISTAGENCY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3B1CE402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5E640042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Отговорна агенция за издаването на кода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3D6AD485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3055</w:t>
            </w:r>
          </w:p>
        </w:tc>
        <w:tc>
          <w:tcPr>
            <w:tcW w:w="3796" w:type="dxa"/>
            <w:tcBorders>
              <w:bottom w:val="single" w:sz="4" w:space="0" w:color="000000"/>
            </w:tcBorders>
          </w:tcPr>
          <w:p w14:paraId="4667C569" w14:textId="77777777" w:rsidR="00D64E14" w:rsidRDefault="00D64E14" w:rsidP="0072153D">
            <w:pPr>
              <w:rPr>
                <w:rFonts w:cs="Arial"/>
                <w:bCs/>
                <w:i/>
                <w:sz w:val="18"/>
                <w:szCs w:val="18"/>
                <w:lang w:val="en-US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305 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>–</w:t>
            </w: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 </w:t>
            </w:r>
            <w:r w:rsidR="00E05A01">
              <w:rPr>
                <w:rFonts w:cs="Arial"/>
                <w:bCs/>
                <w:i/>
                <w:sz w:val="18"/>
                <w:szCs w:val="18"/>
                <w:lang w:val="bg-BG"/>
              </w:rPr>
              <w:t>ENTSO-E (European network of transmission system operators for electricity)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 xml:space="preserve"> за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en-US"/>
              </w:rPr>
              <w:t xml:space="preserve">MR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 xml:space="preserve">и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en-US"/>
              </w:rPr>
              <w:t>MS</w:t>
            </w:r>
          </w:p>
          <w:p w14:paraId="160D37D8" w14:textId="77777777" w:rsidR="007241F4" w:rsidRPr="007241F4" w:rsidRDefault="007241F4" w:rsidP="0072153D">
            <w:pPr>
              <w:rPr>
                <w:rFonts w:cs="Arial"/>
                <w:bCs/>
                <w:i/>
                <w:sz w:val="18"/>
                <w:szCs w:val="18"/>
                <w:lang w:val="en-US"/>
              </w:rPr>
            </w:pPr>
            <w:r w:rsidRPr="00682DB2">
              <w:rPr>
                <w:rFonts w:cs="Arial"/>
                <w:b/>
                <w:i/>
                <w:sz w:val="18"/>
                <w:szCs w:val="18"/>
                <w:lang w:val="en-US"/>
              </w:rPr>
              <w:t>BGE</w:t>
            </w:r>
            <w:r>
              <w:rPr>
                <w:rFonts w:cs="Arial"/>
                <w:bCs/>
                <w:i/>
                <w:sz w:val="18"/>
                <w:szCs w:val="18"/>
                <w:lang w:val="en-US"/>
              </w:rPr>
              <w:t xml:space="preserve"> – </w:t>
            </w:r>
            <w:r>
              <w:rPr>
                <w:rFonts w:cs="Arial"/>
                <w:bCs/>
                <w:i/>
                <w:sz w:val="18"/>
                <w:szCs w:val="18"/>
                <w:lang w:val="bg-BG"/>
              </w:rPr>
              <w:t xml:space="preserve">за </w:t>
            </w:r>
            <w:r>
              <w:rPr>
                <w:rFonts w:cs="Arial"/>
                <w:bCs/>
                <w:i/>
                <w:sz w:val="18"/>
                <w:szCs w:val="18"/>
                <w:lang w:val="en-US"/>
              </w:rPr>
              <w:t>DP/GN</w:t>
            </w:r>
          </w:p>
          <w:p w14:paraId="14242620" w14:textId="77777777" w:rsidR="00D64E14" w:rsidRPr="001A15A0" w:rsidRDefault="00D64E14" w:rsidP="00577EF0">
            <w:pPr>
              <w:rPr>
                <w:rFonts w:cs="Arial"/>
                <w:bCs/>
                <w:sz w:val="18"/>
                <w:szCs w:val="18"/>
                <w:lang w:val="bg-BG"/>
              </w:rPr>
            </w:pPr>
          </w:p>
        </w:tc>
        <w:tc>
          <w:tcPr>
            <w:tcW w:w="2144" w:type="dxa"/>
            <w:tcBorders>
              <w:bottom w:val="single" w:sz="4" w:space="0" w:color="000000"/>
            </w:tcBorders>
          </w:tcPr>
          <w:p w14:paraId="49D74622" w14:textId="77777777" w:rsidR="00D64E14" w:rsidRPr="001A15A0" w:rsidRDefault="00D64E14" w:rsidP="007428E7">
            <w:pPr>
              <w:rPr>
                <w:b/>
                <w:lang w:val="en-US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21CAB694" w14:textId="77777777" w:rsidTr="00C9442D">
        <w:trPr>
          <w:cantSplit/>
        </w:trPr>
        <w:tc>
          <w:tcPr>
            <w:tcW w:w="3015" w:type="dxa"/>
            <w:tcBorders>
              <w:bottom w:val="single" w:sz="4" w:space="0" w:color="000000"/>
            </w:tcBorders>
          </w:tcPr>
          <w:p w14:paraId="3C9DD075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COUNTRY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0D52EA41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40F1799C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Код държава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0AD31FC8" w14:textId="77777777" w:rsidR="00D64E14" w:rsidRPr="001A15A0" w:rsidRDefault="00D64E14" w:rsidP="007428E7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3207</w:t>
            </w:r>
          </w:p>
        </w:tc>
        <w:tc>
          <w:tcPr>
            <w:tcW w:w="3796" w:type="dxa"/>
            <w:tcBorders>
              <w:bottom w:val="single" w:sz="4" w:space="0" w:color="000000"/>
            </w:tcBorders>
          </w:tcPr>
          <w:p w14:paraId="6076E16B" w14:textId="77777777" w:rsidR="00D64E14" w:rsidRPr="001A15A0" w:rsidRDefault="00D64E14" w:rsidP="007428E7">
            <w:pPr>
              <w:rPr>
                <w:rFonts w:cs="Arial"/>
                <w:b/>
                <w:bCs/>
                <w:sz w:val="18"/>
                <w:szCs w:val="18"/>
                <w:lang w:val="en-US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en-US"/>
              </w:rPr>
              <w:t>BG</w:t>
            </w:r>
          </w:p>
        </w:tc>
        <w:tc>
          <w:tcPr>
            <w:tcW w:w="2144" w:type="dxa"/>
            <w:tcBorders>
              <w:bottom w:val="single" w:sz="4" w:space="0" w:color="000000"/>
            </w:tcBorders>
          </w:tcPr>
          <w:p w14:paraId="4BB2B4B1" w14:textId="77777777" w:rsidR="00D64E14" w:rsidRPr="001A15A0" w:rsidRDefault="00D64E14" w:rsidP="007428E7">
            <w:pPr>
              <w:keepNext/>
              <w:rPr>
                <w:noProof/>
                <w:sz w:val="18"/>
                <w:szCs w:val="18"/>
                <w:lang w:val="bg-BG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5290F10F" w14:textId="77777777" w:rsidTr="006A5121">
        <w:trPr>
          <w:cantSplit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78CB2228" w14:textId="77777777" w:rsidR="00D64E14" w:rsidRPr="00B013D5" w:rsidRDefault="00D64E14" w:rsidP="00A14284">
            <w:pPr>
              <w:keepNext/>
              <w:rPr>
                <w:sz w:val="18"/>
                <w:szCs w:val="18"/>
                <w:lang w:val="sk-SK"/>
              </w:rPr>
            </w:pPr>
            <w:r w:rsidRPr="00B013D5">
              <w:rPr>
                <w:b/>
                <w:sz w:val="18"/>
                <w:szCs w:val="18"/>
                <w:lang w:val="sk-SK"/>
              </w:rPr>
              <w:t>&gt;&gt; LOC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23EA42EE" w14:textId="77777777" w:rsidR="00D64E14" w:rsidRPr="00B013D5" w:rsidRDefault="00D41CAB" w:rsidP="006A512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B013D5">
              <w:rPr>
                <w:b/>
                <w:sz w:val="18"/>
                <w:szCs w:val="18"/>
                <w:lang w:val="sk-SK"/>
              </w:rPr>
              <w:t>0</w:t>
            </w:r>
            <w:r w:rsidR="00D64E14" w:rsidRPr="00B013D5">
              <w:rPr>
                <w:b/>
                <w:sz w:val="18"/>
                <w:szCs w:val="18"/>
                <w:lang w:val="sk-SK"/>
              </w:rPr>
              <w:t>-1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6D167B9A" w14:textId="77777777" w:rsidR="00D64E14" w:rsidRPr="001A15A0" w:rsidRDefault="00D64E14" w:rsidP="006A512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Идентификация на обекта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1290A64E" w14:textId="77777777" w:rsidR="00D64E14" w:rsidRPr="001A15A0" w:rsidRDefault="00D64E14" w:rsidP="006A512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LOC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248AC6B" w14:textId="77777777" w:rsidR="00D64E14" w:rsidRPr="001A15A0" w:rsidRDefault="00D64E14" w:rsidP="006A512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490B538C" w14:textId="77777777" w:rsidR="00D64E14" w:rsidRPr="001A15A0" w:rsidRDefault="00D64E14" w:rsidP="006A512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3F4F2502" w14:textId="77777777" w:rsidTr="00C9442D">
        <w:trPr>
          <w:cantSplit/>
        </w:trPr>
        <w:tc>
          <w:tcPr>
            <w:tcW w:w="3015" w:type="dxa"/>
            <w:tcBorders>
              <w:bottom w:val="single" w:sz="4" w:space="0" w:color="000000"/>
            </w:tcBorders>
          </w:tcPr>
          <w:p w14:paraId="1D7CA611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PLACE_QUALIFIER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51FB96F1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3BDA814E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Функционален код на обекта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489F5A7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3227</w:t>
            </w:r>
          </w:p>
        </w:tc>
        <w:tc>
          <w:tcPr>
            <w:tcW w:w="3796" w:type="dxa"/>
            <w:tcBorders>
              <w:bottom w:val="single" w:sz="4" w:space="0" w:color="000000"/>
            </w:tcBorders>
          </w:tcPr>
          <w:p w14:paraId="245D5102" w14:textId="77777777" w:rsidR="00D64E14" w:rsidRPr="001A15A0" w:rsidRDefault="00D64E14" w:rsidP="00C64F97">
            <w:pPr>
              <w:keepNext/>
              <w:rPr>
                <w:b/>
                <w:i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 xml:space="preserve">172 </w:t>
            </w:r>
            <w:r w:rsidRPr="001A15A0">
              <w:rPr>
                <w:sz w:val="18"/>
                <w:szCs w:val="18"/>
                <w:lang w:val="sk-SK"/>
              </w:rPr>
              <w:t xml:space="preserve">– </w:t>
            </w:r>
            <w:r w:rsidRPr="001A15A0">
              <w:rPr>
                <w:i/>
                <w:sz w:val="18"/>
                <w:szCs w:val="18"/>
                <w:lang w:val="bg-BG"/>
              </w:rPr>
              <w:t>Точка на измерване</w:t>
            </w:r>
          </w:p>
        </w:tc>
        <w:tc>
          <w:tcPr>
            <w:tcW w:w="2144" w:type="dxa"/>
            <w:tcBorders>
              <w:bottom w:val="single" w:sz="4" w:space="0" w:color="000000"/>
            </w:tcBorders>
          </w:tcPr>
          <w:p w14:paraId="2AF976CB" w14:textId="77777777" w:rsidR="00D64E14" w:rsidRPr="001A15A0" w:rsidRDefault="00D64E14" w:rsidP="005B4EBF">
            <w:pPr>
              <w:keepNext/>
              <w:rPr>
                <w:sz w:val="18"/>
                <w:szCs w:val="18"/>
                <w:lang w:val="en-US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5E05B08C" w14:textId="77777777" w:rsidTr="00C9442D">
        <w:trPr>
          <w:cantSplit/>
        </w:trPr>
        <w:tc>
          <w:tcPr>
            <w:tcW w:w="3015" w:type="dxa"/>
            <w:tcBorders>
              <w:bottom w:val="single" w:sz="4" w:space="0" w:color="000000"/>
            </w:tcBorders>
          </w:tcPr>
          <w:p w14:paraId="5A4BA0B5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PLACE_ID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22611792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35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01D21163" w14:textId="77777777" w:rsidR="00D64E14" w:rsidRPr="001A15A0" w:rsidRDefault="00D64E14" w:rsidP="005C6501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Идентификационен код на обекта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72F1B22B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3225</w:t>
            </w:r>
          </w:p>
        </w:tc>
        <w:tc>
          <w:tcPr>
            <w:tcW w:w="3796" w:type="dxa"/>
            <w:tcBorders>
              <w:bottom w:val="single" w:sz="4" w:space="0" w:color="000000"/>
            </w:tcBorders>
          </w:tcPr>
          <w:p w14:paraId="3D4D0619" w14:textId="77777777" w:rsidR="00D64E14" w:rsidRPr="001A15A0" w:rsidRDefault="00D64E14" w:rsidP="00C64F97">
            <w:pPr>
              <w:rPr>
                <w:rFonts w:cs="Arial"/>
                <w:b/>
                <w:bCs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bg-BG"/>
              </w:rPr>
              <w:t>Идентификационен код на точка на измерване</w:t>
            </w:r>
          </w:p>
        </w:tc>
        <w:tc>
          <w:tcPr>
            <w:tcW w:w="2144" w:type="dxa"/>
            <w:tcBorders>
              <w:bottom w:val="single" w:sz="4" w:space="0" w:color="000000"/>
            </w:tcBorders>
          </w:tcPr>
          <w:p w14:paraId="4EEFBBD5" w14:textId="77777777" w:rsidR="00D64E14" w:rsidRPr="001A15A0" w:rsidRDefault="00D64E14" w:rsidP="005B4EBF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090524C5" w14:textId="77777777" w:rsidTr="004D2B16">
        <w:trPr>
          <w:cantSplit/>
          <w:trHeight w:val="449"/>
        </w:trPr>
        <w:tc>
          <w:tcPr>
            <w:tcW w:w="3015" w:type="dxa"/>
            <w:tcBorders>
              <w:bottom w:val="single" w:sz="4" w:space="0" w:color="000000"/>
            </w:tcBorders>
          </w:tcPr>
          <w:p w14:paraId="1B52C05B" w14:textId="77777777" w:rsidR="00D64E14" w:rsidRPr="001A15A0" w:rsidRDefault="00D64E14" w:rsidP="0006093D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PLACE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50AA2033" w14:textId="77777777" w:rsidR="00D64E14" w:rsidRPr="001A15A0" w:rsidRDefault="00D64E14" w:rsidP="0006093D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256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29A226C3" w14:textId="77777777" w:rsidR="00D64E14" w:rsidRPr="001A15A0" w:rsidRDefault="00D64E14" w:rsidP="0006093D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Описание на обекта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4CB5BF56" w14:textId="77777777" w:rsidR="00D64E14" w:rsidRPr="001A15A0" w:rsidRDefault="00D64E14" w:rsidP="0006093D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3224</w:t>
            </w:r>
          </w:p>
        </w:tc>
        <w:tc>
          <w:tcPr>
            <w:tcW w:w="3796" w:type="dxa"/>
            <w:tcBorders>
              <w:bottom w:val="single" w:sz="4" w:space="0" w:color="000000"/>
            </w:tcBorders>
          </w:tcPr>
          <w:p w14:paraId="737A1E6E" w14:textId="77777777" w:rsidR="00D64E14" w:rsidRPr="001A15A0" w:rsidRDefault="00D64E14" w:rsidP="00C64F97">
            <w:pPr>
              <w:rPr>
                <w:rFonts w:cs="Arial"/>
                <w:b/>
                <w:bCs/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bg-BG"/>
              </w:rPr>
              <w:t>Описание на обекта</w:t>
            </w:r>
          </w:p>
        </w:tc>
        <w:tc>
          <w:tcPr>
            <w:tcW w:w="2144" w:type="dxa"/>
            <w:tcBorders>
              <w:bottom w:val="single" w:sz="4" w:space="0" w:color="000000"/>
            </w:tcBorders>
          </w:tcPr>
          <w:p w14:paraId="2EEE5A26" w14:textId="77777777" w:rsidR="00D64E14" w:rsidRPr="001A15A0" w:rsidRDefault="00D64E14" w:rsidP="0006093D">
            <w:pPr>
              <w:keepNext/>
              <w:rPr>
                <w:noProof/>
                <w:sz w:val="18"/>
                <w:szCs w:val="18"/>
                <w:lang w:val="bg-BG"/>
              </w:rPr>
            </w:pPr>
          </w:p>
        </w:tc>
      </w:tr>
      <w:tr w:rsidR="00D64E14" w:rsidRPr="001A15A0" w14:paraId="1C95A44A" w14:textId="77777777" w:rsidTr="00C9442D">
        <w:trPr>
          <w:cantSplit/>
        </w:trPr>
        <w:tc>
          <w:tcPr>
            <w:tcW w:w="3015" w:type="dxa"/>
            <w:tcBorders>
              <w:bottom w:val="single" w:sz="4" w:space="0" w:color="000000"/>
            </w:tcBorders>
          </w:tcPr>
          <w:p w14:paraId="25605F8D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lastRenderedPageBreak/>
              <w:t>CODE_LIST_RESPONSIBLE_AGENCY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7D3E70B9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5F775481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Отговорна агенция за издаването на кода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7FF1B6E5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3055</w:t>
            </w:r>
          </w:p>
        </w:tc>
        <w:tc>
          <w:tcPr>
            <w:tcW w:w="3796" w:type="dxa"/>
            <w:tcBorders>
              <w:bottom w:val="single" w:sz="4" w:space="0" w:color="000000"/>
            </w:tcBorders>
          </w:tcPr>
          <w:p w14:paraId="77026DD1" w14:textId="77777777" w:rsidR="00D64E14" w:rsidRPr="001A15A0" w:rsidRDefault="00D64E14" w:rsidP="00577EF0">
            <w:pPr>
              <w:rPr>
                <w:rFonts w:cs="Arial"/>
                <w:b/>
                <w:bCs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bg-BG"/>
              </w:rPr>
              <w:t>89</w:t>
            </w:r>
            <w:r w:rsidRPr="001A15A0">
              <w:rPr>
                <w:rFonts w:cs="Arial"/>
                <w:bCs/>
                <w:sz w:val="18"/>
                <w:szCs w:val="18"/>
                <w:lang w:val="bg-BG"/>
              </w:rPr>
              <w:t xml:space="preserve"> –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Кодът е издаден от мрежови оператор</w:t>
            </w:r>
          </w:p>
        </w:tc>
        <w:tc>
          <w:tcPr>
            <w:tcW w:w="2144" w:type="dxa"/>
            <w:tcBorders>
              <w:bottom w:val="single" w:sz="4" w:space="0" w:color="000000"/>
            </w:tcBorders>
          </w:tcPr>
          <w:p w14:paraId="333BEA3B" w14:textId="77777777" w:rsidR="00D64E14" w:rsidRPr="001A15A0" w:rsidRDefault="00D64E14" w:rsidP="005B4EBF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194B6388" w14:textId="77777777" w:rsidTr="006A5121">
        <w:trPr>
          <w:cantSplit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33CC6FF8" w14:textId="77777777" w:rsidR="00D64E14" w:rsidRPr="00B013D5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B013D5">
              <w:rPr>
                <w:b/>
                <w:sz w:val="18"/>
                <w:szCs w:val="18"/>
                <w:lang w:val="sk-SK"/>
              </w:rPr>
              <w:t>&gt;&gt; REF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44F042B4" w14:textId="77777777" w:rsidR="00D64E14" w:rsidRPr="00B013D5" w:rsidRDefault="00B73346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B013D5">
              <w:rPr>
                <w:b/>
                <w:sz w:val="18"/>
                <w:szCs w:val="18"/>
                <w:lang w:val="en-US"/>
              </w:rPr>
              <w:t>0</w:t>
            </w:r>
            <w:r w:rsidR="00D64E14" w:rsidRPr="00B013D5">
              <w:rPr>
                <w:b/>
                <w:sz w:val="18"/>
                <w:szCs w:val="18"/>
                <w:lang w:val="sk-SK"/>
              </w:rPr>
              <w:t>-1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03BC36A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Референция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1FC4930D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REF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34A0F85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B424B3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086D800F" w14:textId="77777777" w:rsidTr="00C9442D">
        <w:trPr>
          <w:cantSplit/>
        </w:trPr>
        <w:tc>
          <w:tcPr>
            <w:tcW w:w="3015" w:type="dxa"/>
            <w:tcBorders>
              <w:bottom w:val="single" w:sz="4" w:space="0" w:color="000000"/>
            </w:tcBorders>
          </w:tcPr>
          <w:p w14:paraId="7C360BE1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REFERENCEQUALIFIER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4072AEC6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0AA7BB79" w14:textId="77777777" w:rsidR="00D64E14" w:rsidRPr="001A15A0" w:rsidRDefault="00D64E14" w:rsidP="005C6501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Код на референция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5FCFC6C1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1153</w:t>
            </w:r>
          </w:p>
        </w:tc>
        <w:tc>
          <w:tcPr>
            <w:tcW w:w="3796" w:type="dxa"/>
            <w:tcBorders>
              <w:bottom w:val="single" w:sz="4" w:space="0" w:color="000000"/>
            </w:tcBorders>
          </w:tcPr>
          <w:p w14:paraId="4108C3FD" w14:textId="77777777" w:rsidR="00D64E14" w:rsidRPr="001A15A0" w:rsidRDefault="00D64E14" w:rsidP="00B67765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IT</w:t>
            </w:r>
            <w:r w:rsidRPr="001A15A0">
              <w:rPr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i/>
                <w:sz w:val="18"/>
                <w:szCs w:val="18"/>
                <w:lang w:val="bg-BG"/>
              </w:rPr>
              <w:t>Вътрешен номер на клиента</w:t>
            </w:r>
          </w:p>
        </w:tc>
        <w:tc>
          <w:tcPr>
            <w:tcW w:w="2144" w:type="dxa"/>
            <w:tcBorders>
              <w:bottom w:val="single" w:sz="4" w:space="0" w:color="000000"/>
            </w:tcBorders>
          </w:tcPr>
          <w:p w14:paraId="08538DA4" w14:textId="77777777" w:rsidR="00D64E14" w:rsidRPr="001A15A0" w:rsidRDefault="00D64E14" w:rsidP="002A5F58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2110D7ED" w14:textId="77777777" w:rsidTr="00C9442D">
        <w:trPr>
          <w:cantSplit/>
        </w:trPr>
        <w:tc>
          <w:tcPr>
            <w:tcW w:w="3015" w:type="dxa"/>
            <w:tcBorders>
              <w:bottom w:val="single" w:sz="4" w:space="0" w:color="000000"/>
            </w:tcBorders>
          </w:tcPr>
          <w:p w14:paraId="6BD66AC1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REFERENCENUMBER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14:paraId="1BCA6DDE" w14:textId="77777777" w:rsidR="00D64E14" w:rsidRPr="001A15A0" w:rsidRDefault="00D64E14" w:rsidP="005C6501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70</w:t>
            </w:r>
          </w:p>
        </w:tc>
        <w:tc>
          <w:tcPr>
            <w:tcW w:w="3780" w:type="dxa"/>
            <w:tcBorders>
              <w:bottom w:val="single" w:sz="4" w:space="0" w:color="000000"/>
            </w:tcBorders>
          </w:tcPr>
          <w:p w14:paraId="3FE5ABF3" w14:textId="77777777" w:rsidR="00D64E14" w:rsidRPr="001A15A0" w:rsidRDefault="00D64E14" w:rsidP="005C6501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Референтен номер</w:t>
            </w:r>
          </w:p>
        </w:tc>
        <w:tc>
          <w:tcPr>
            <w:tcW w:w="900" w:type="dxa"/>
            <w:tcBorders>
              <w:bottom w:val="single" w:sz="4" w:space="0" w:color="000000"/>
            </w:tcBorders>
          </w:tcPr>
          <w:p w14:paraId="69025BFF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1154</w:t>
            </w:r>
          </w:p>
        </w:tc>
        <w:tc>
          <w:tcPr>
            <w:tcW w:w="3796" w:type="dxa"/>
            <w:tcBorders>
              <w:bottom w:val="single" w:sz="4" w:space="0" w:color="000000"/>
            </w:tcBorders>
          </w:tcPr>
          <w:p w14:paraId="1A9033DC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Вътрешен клиентски номер от системата на издателя</w:t>
            </w:r>
          </w:p>
        </w:tc>
        <w:tc>
          <w:tcPr>
            <w:tcW w:w="2144" w:type="dxa"/>
            <w:tcBorders>
              <w:bottom w:val="single" w:sz="4" w:space="0" w:color="000000"/>
            </w:tcBorders>
          </w:tcPr>
          <w:p w14:paraId="292239D1" w14:textId="77777777" w:rsidR="00D64E14" w:rsidRPr="001A15A0" w:rsidRDefault="00D64E14" w:rsidP="002A5F58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790E04F6" w14:textId="77777777" w:rsidTr="00C9442D">
        <w:trPr>
          <w:cantSplit/>
        </w:trPr>
        <w:tc>
          <w:tcPr>
            <w:tcW w:w="30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1E386023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&gt; CUX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73CCEBAA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1-1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1779C781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Цена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35E76553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CUX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0926E33E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33E87CF1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41D1C2E7" w14:textId="77777777" w:rsidTr="00C9442D">
        <w:trPr>
          <w:cantSplit/>
        </w:trPr>
        <w:tc>
          <w:tcPr>
            <w:tcW w:w="3015" w:type="dxa"/>
          </w:tcPr>
          <w:p w14:paraId="29E14249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CURRENCY_DETAILS</w:t>
            </w:r>
          </w:p>
        </w:tc>
        <w:tc>
          <w:tcPr>
            <w:tcW w:w="720" w:type="dxa"/>
          </w:tcPr>
          <w:p w14:paraId="41B8BA2B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66CAE0AE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Код на използване на валута</w:t>
            </w:r>
          </w:p>
        </w:tc>
        <w:tc>
          <w:tcPr>
            <w:tcW w:w="900" w:type="dxa"/>
          </w:tcPr>
          <w:p w14:paraId="101A63FB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6347</w:t>
            </w:r>
          </w:p>
        </w:tc>
        <w:tc>
          <w:tcPr>
            <w:tcW w:w="3796" w:type="dxa"/>
          </w:tcPr>
          <w:p w14:paraId="5F7A55D2" w14:textId="77777777" w:rsidR="00D64E14" w:rsidRPr="001A15A0" w:rsidRDefault="00D64E14" w:rsidP="005C6501">
            <w:pPr>
              <w:rPr>
                <w:rFonts w:cs="Arial"/>
                <w:bCs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>2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Референтна валута</w:t>
            </w:r>
          </w:p>
        </w:tc>
        <w:tc>
          <w:tcPr>
            <w:tcW w:w="2144" w:type="dxa"/>
          </w:tcPr>
          <w:p w14:paraId="733B379F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24CE3E56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272EE06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CURRENCY_ID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628F27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7C1AA18F" w14:textId="77777777" w:rsidR="000258B5" w:rsidRPr="00A744F6" w:rsidRDefault="000258B5" w:rsidP="000258B5">
            <w:pPr>
              <w:keepNext/>
              <w:rPr>
                <w:bCs/>
                <w:sz w:val="18"/>
                <w:szCs w:val="18"/>
                <w:lang w:val="bg-BG"/>
              </w:rPr>
            </w:pPr>
            <w:r w:rsidRPr="00A744F6">
              <w:rPr>
                <w:bCs/>
                <w:sz w:val="18"/>
                <w:szCs w:val="18"/>
                <w:lang w:val="bg-BG"/>
              </w:rPr>
              <w:t>Код на официалната валута в България</w:t>
            </w:r>
          </w:p>
          <w:p w14:paraId="24B4D559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698E79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6345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148B9B51" w14:textId="77777777" w:rsidR="00A81E14" w:rsidRDefault="00A81E14" w:rsidP="005C6501">
            <w:pPr>
              <w:keepNext/>
              <w:rPr>
                <w:b/>
                <w:sz w:val="18"/>
                <w:szCs w:val="18"/>
                <w:lang w:val="bg-BG"/>
              </w:rPr>
            </w:pPr>
          </w:p>
          <w:p w14:paraId="4AD2205B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BGN</w:t>
            </w:r>
            <w:r w:rsidRPr="001A15A0">
              <w:rPr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i/>
                <w:sz w:val="18"/>
                <w:szCs w:val="18"/>
                <w:lang w:val="sk-SK"/>
              </w:rPr>
              <w:t>Български нов лев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7A302A28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17F78351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173A422F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CURRENCY_QUALIFIER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109CFDB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6077C2AC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Тип валута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743093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6343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1D786D6B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 xml:space="preserve">4 </w:t>
            </w:r>
            <w:r w:rsidRPr="001A15A0">
              <w:rPr>
                <w:sz w:val="18"/>
                <w:szCs w:val="18"/>
                <w:lang w:val="sk-SK"/>
              </w:rPr>
              <w:t xml:space="preserve">– </w:t>
            </w:r>
            <w:r w:rsidRPr="001A15A0">
              <w:rPr>
                <w:i/>
                <w:sz w:val="18"/>
                <w:szCs w:val="18"/>
                <w:lang w:val="bg-BG"/>
              </w:rPr>
              <w:t>Валута на фактура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300A58A5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02C81873" w14:textId="77777777" w:rsidTr="00C9442D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D7577F2" w14:textId="77777777" w:rsidR="00D64E14" w:rsidRPr="001A15A0" w:rsidRDefault="00D64E14" w:rsidP="00D87926">
            <w:pPr>
              <w:keepNext/>
              <w:rPr>
                <w:b/>
                <w:sz w:val="18"/>
                <w:szCs w:val="18"/>
                <w:lang w:val="en-US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 xml:space="preserve">&gt; </w:t>
            </w:r>
            <w:r w:rsidRPr="00BC2BF1">
              <w:rPr>
                <w:b/>
                <w:sz w:val="18"/>
                <w:szCs w:val="18"/>
                <w:lang w:val="en-US"/>
              </w:rPr>
              <w:t>P</w:t>
            </w:r>
            <w:r w:rsidR="00D87926" w:rsidRPr="00BC2BF1">
              <w:rPr>
                <w:b/>
                <w:sz w:val="18"/>
                <w:szCs w:val="18"/>
                <w:lang w:val="en-US"/>
              </w:rPr>
              <w:t>Y</w:t>
            </w:r>
            <w:r w:rsidRPr="00BC2BF1">
              <w:rPr>
                <w:b/>
                <w:sz w:val="18"/>
                <w:szCs w:val="18"/>
                <w:lang w:val="en-US"/>
              </w:rPr>
              <w:t>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E873742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45FCF98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Условия на плащане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AABD45B" w14:textId="77777777" w:rsidR="00D64E14" w:rsidRPr="001A15A0" w:rsidRDefault="00D64E14" w:rsidP="00D87926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P</w:t>
            </w:r>
            <w:r w:rsidR="00D87926" w:rsidRPr="00BC2BF1">
              <w:rPr>
                <w:b/>
                <w:sz w:val="18"/>
                <w:szCs w:val="18"/>
                <w:lang w:val="sk-SK"/>
              </w:rPr>
              <w:t>Y</w:t>
            </w:r>
            <w:r w:rsidRPr="00BC2BF1">
              <w:rPr>
                <w:b/>
                <w:sz w:val="18"/>
                <w:szCs w:val="18"/>
                <w:lang w:val="sk-SK"/>
              </w:rPr>
              <w:t>T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CFE949B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D97C75D" w14:textId="77777777" w:rsidR="00D64E14" w:rsidRPr="001A15A0" w:rsidRDefault="00D64E14" w:rsidP="005C6501">
            <w:pPr>
              <w:rPr>
                <w:lang w:val="sk-SK"/>
              </w:rPr>
            </w:pPr>
          </w:p>
        </w:tc>
      </w:tr>
      <w:tr w:rsidR="00D64E14" w:rsidRPr="001A15A0" w14:paraId="29B8F7E4" w14:textId="77777777" w:rsidTr="00C9442D">
        <w:trPr>
          <w:cantSplit/>
        </w:trPr>
        <w:tc>
          <w:tcPr>
            <w:tcW w:w="3015" w:type="dxa"/>
          </w:tcPr>
          <w:p w14:paraId="515EA933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PAYMENT_TERMS_TYPE</w:t>
            </w:r>
          </w:p>
        </w:tc>
        <w:tc>
          <w:tcPr>
            <w:tcW w:w="720" w:type="dxa"/>
          </w:tcPr>
          <w:p w14:paraId="378DF6ED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5C46B411" w14:textId="77777777" w:rsidR="00D64E14" w:rsidRPr="001A15A0" w:rsidRDefault="00D64E14" w:rsidP="005C6501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Код условия на плащане</w:t>
            </w:r>
          </w:p>
        </w:tc>
        <w:tc>
          <w:tcPr>
            <w:tcW w:w="900" w:type="dxa"/>
          </w:tcPr>
          <w:p w14:paraId="1F76E571" w14:textId="77777777" w:rsidR="00D64E14" w:rsidRPr="001A15A0" w:rsidRDefault="00D64E14" w:rsidP="00645276">
            <w:pPr>
              <w:spacing w:after="0"/>
              <w:rPr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20"/>
                <w:szCs w:val="20"/>
              </w:rPr>
              <w:t>427</w:t>
            </w:r>
            <w:r w:rsidR="00645276" w:rsidRPr="00BC2BF1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796" w:type="dxa"/>
          </w:tcPr>
          <w:p w14:paraId="2F4CDDCB" w14:textId="77777777" w:rsidR="00D64E14" w:rsidRPr="001A15A0" w:rsidRDefault="00D64E14" w:rsidP="00457628">
            <w:pPr>
              <w:rPr>
                <w:rFonts w:cs="Arial"/>
                <w:bCs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bg-BG"/>
              </w:rPr>
              <w:t>3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До ф</w:t>
            </w:r>
            <w:r w:rsidRPr="001A15A0">
              <w:rPr>
                <w:rFonts w:cs="Arial"/>
                <w:bCs/>
                <w:i/>
                <w:sz w:val="18"/>
                <w:szCs w:val="18"/>
                <w:lang w:val="sk-SK"/>
              </w:rPr>
              <w:t>иксирана дата</w:t>
            </w:r>
          </w:p>
        </w:tc>
        <w:tc>
          <w:tcPr>
            <w:tcW w:w="2144" w:type="dxa"/>
          </w:tcPr>
          <w:p w14:paraId="32E58200" w14:textId="77777777" w:rsidR="00D64E14" w:rsidRPr="001A15A0" w:rsidRDefault="00D64E14" w:rsidP="005C6501">
            <w:pPr>
              <w:rPr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5FE732B9" w14:textId="77777777" w:rsidTr="006A5121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80AC104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&gt;</w:t>
            </w:r>
            <w:r w:rsidRPr="001A15A0">
              <w:rPr>
                <w:b/>
                <w:sz w:val="18"/>
                <w:szCs w:val="18"/>
                <w:lang w:val="bg-BG"/>
              </w:rPr>
              <w:t>&gt;</w:t>
            </w:r>
            <w:r w:rsidRPr="001A15A0">
              <w:rPr>
                <w:b/>
                <w:sz w:val="18"/>
                <w:szCs w:val="18"/>
                <w:lang w:val="sk-SK"/>
              </w:rPr>
              <w:t xml:space="preserve"> DTM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F9B9278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E4EBB2A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Дата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D6F3598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DTM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E67BAF1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C7BAEA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0ADB6DFE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4391D420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DATUMQUALIFIER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839F33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707F3D9E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Дата - функция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C6BCB49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2005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2E629726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265</w:t>
            </w:r>
            <w:r w:rsidRPr="001A15A0">
              <w:rPr>
                <w:b/>
                <w:sz w:val="18"/>
                <w:szCs w:val="18"/>
                <w:lang w:val="sk-SK"/>
              </w:rPr>
              <w:t xml:space="preserve"> </w:t>
            </w:r>
            <w:r w:rsidRPr="001A15A0">
              <w:rPr>
                <w:sz w:val="18"/>
                <w:szCs w:val="18"/>
                <w:lang w:val="sk-SK"/>
              </w:rPr>
              <w:t xml:space="preserve">– </w:t>
            </w:r>
            <w:r w:rsidRPr="001A15A0">
              <w:rPr>
                <w:i/>
                <w:sz w:val="18"/>
                <w:szCs w:val="18"/>
                <w:lang w:val="bg-BG"/>
              </w:rPr>
              <w:t>Дата падеж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174D484D" w14:textId="77777777" w:rsidR="00D64E14" w:rsidRPr="001A15A0" w:rsidRDefault="00D64E14" w:rsidP="005C6501">
            <w:pPr>
              <w:rPr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71FF67F6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1F176FB5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DATUM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12542B3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35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6D7CC5F6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C34EA6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2380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6DAD1FE0" w14:textId="77777777" w:rsidR="00D64E14" w:rsidRPr="001A15A0" w:rsidRDefault="00D64E14" w:rsidP="005C6501">
            <w:pPr>
              <w:keepNext/>
              <w:rPr>
                <w:rFonts w:cs="Arial"/>
                <w:i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i/>
                <w:sz w:val="18"/>
                <w:szCs w:val="18"/>
                <w:lang w:val="bg-BG"/>
              </w:rPr>
              <w:t>Дата - стойност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25ACD1F5" w14:textId="77777777" w:rsidR="00D64E14" w:rsidRPr="001A15A0" w:rsidRDefault="00D64E14" w:rsidP="005C6501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0859E329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6E443EE7" w14:textId="77777777" w:rsidR="00D64E14" w:rsidRPr="001A15A0" w:rsidRDefault="00D64E14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FORMAT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B2E0B8B" w14:textId="77777777" w:rsidR="00D64E14" w:rsidRPr="001A15A0" w:rsidRDefault="00D64E14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407DB56D" w14:textId="77777777" w:rsidR="00D64E14" w:rsidRPr="001A15A0" w:rsidRDefault="00D64E14" w:rsidP="005C6501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Формат – дата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1A5FFF3" w14:textId="77777777" w:rsidR="00D64E14" w:rsidRPr="001A15A0" w:rsidRDefault="00D64E14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2379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4858CF97" w14:textId="77777777" w:rsidR="00D64E14" w:rsidRPr="001A15A0" w:rsidRDefault="00D64E14" w:rsidP="005C6501">
            <w:pPr>
              <w:keepNext/>
              <w:keepLines/>
              <w:rPr>
                <w:rFonts w:cs="Arial"/>
                <w:bCs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102 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>–</w:t>
            </w: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Формат на календарна дата</w:t>
            </w: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 YYYYMMDD</w:t>
            </w:r>
          </w:p>
          <w:p w14:paraId="1220A42F" w14:textId="77777777" w:rsidR="00D64E14" w:rsidRPr="001A15A0" w:rsidRDefault="00D64E14" w:rsidP="005C6501">
            <w:pPr>
              <w:keepNext/>
              <w:keepLines/>
              <w:rPr>
                <w:rFonts w:cs="Arial"/>
                <w:bCs/>
                <w:i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Cs/>
                <w:sz w:val="18"/>
                <w:szCs w:val="18"/>
                <w:lang w:val="en-US"/>
              </w:rPr>
              <w:t xml:space="preserve">YYYY -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година</w:t>
            </w:r>
          </w:p>
          <w:p w14:paraId="094747C4" w14:textId="77777777" w:rsidR="00D64E14" w:rsidRPr="001A15A0" w:rsidRDefault="00D64E14" w:rsidP="005C6501">
            <w:pPr>
              <w:keepNext/>
              <w:keepLines/>
              <w:rPr>
                <w:rFonts w:cs="Arial"/>
                <w:bCs/>
                <w:i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Cs/>
                <w:sz w:val="18"/>
                <w:szCs w:val="18"/>
                <w:lang w:val="en-US"/>
              </w:rPr>
              <w:t xml:space="preserve">MM -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месец</w:t>
            </w:r>
          </w:p>
          <w:p w14:paraId="0E98CF85" w14:textId="77777777" w:rsidR="00D64E14" w:rsidRPr="001A15A0" w:rsidRDefault="00D64E14" w:rsidP="005C6501">
            <w:pPr>
              <w:keepNext/>
              <w:keepLines/>
              <w:rPr>
                <w:rFonts w:cs="Arial"/>
                <w:i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bCs/>
                <w:sz w:val="18"/>
                <w:szCs w:val="18"/>
                <w:lang w:val="en-US"/>
              </w:rPr>
              <w:t xml:space="preserve">DD -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ден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175DE654" w14:textId="77777777" w:rsidR="00D64E14" w:rsidRPr="001A15A0" w:rsidRDefault="00D64E14" w:rsidP="005C6501">
            <w:pPr>
              <w:keepNext/>
              <w:rPr>
                <w:noProof/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2D579B86" w14:textId="77777777" w:rsidTr="00C9442D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7B6C49AC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lastRenderedPageBreak/>
              <w:t>&gt; LIN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04534B04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1-n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0A7191ED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Ред от фактура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41F7F0C9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LIN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5FDD37FE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44B9F778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7B414021" w14:textId="77777777" w:rsidTr="00C9442D">
        <w:trPr>
          <w:cantSplit/>
        </w:trPr>
        <w:tc>
          <w:tcPr>
            <w:tcW w:w="3015" w:type="dxa"/>
          </w:tcPr>
          <w:p w14:paraId="14F630DC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LINE_ITEM_NUMBER</w:t>
            </w:r>
          </w:p>
        </w:tc>
        <w:tc>
          <w:tcPr>
            <w:tcW w:w="720" w:type="dxa"/>
          </w:tcPr>
          <w:p w14:paraId="43BD1ED8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6</w:t>
            </w:r>
          </w:p>
        </w:tc>
        <w:tc>
          <w:tcPr>
            <w:tcW w:w="3780" w:type="dxa"/>
          </w:tcPr>
          <w:p w14:paraId="495523C7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bg-BG"/>
              </w:rPr>
              <w:t>Пореден номер</w:t>
            </w:r>
          </w:p>
        </w:tc>
        <w:tc>
          <w:tcPr>
            <w:tcW w:w="900" w:type="dxa"/>
          </w:tcPr>
          <w:p w14:paraId="624A64EE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1082</w:t>
            </w:r>
          </w:p>
        </w:tc>
        <w:tc>
          <w:tcPr>
            <w:tcW w:w="3796" w:type="dxa"/>
          </w:tcPr>
          <w:p w14:paraId="5B0EDDEB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bg-BG"/>
              </w:rPr>
              <w:t>Пореден номер на ред от документа.</w:t>
            </w:r>
          </w:p>
        </w:tc>
        <w:tc>
          <w:tcPr>
            <w:tcW w:w="2144" w:type="dxa"/>
          </w:tcPr>
          <w:p w14:paraId="646469F1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68A5D4D5" w14:textId="77777777" w:rsidTr="00C9442D">
        <w:trPr>
          <w:cantSplit/>
        </w:trPr>
        <w:tc>
          <w:tcPr>
            <w:tcW w:w="3015" w:type="dxa"/>
          </w:tcPr>
          <w:p w14:paraId="11461C51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ITEM_NUMBER</w:t>
            </w:r>
          </w:p>
        </w:tc>
        <w:tc>
          <w:tcPr>
            <w:tcW w:w="720" w:type="dxa"/>
          </w:tcPr>
          <w:p w14:paraId="49B8F94F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3780" w:type="dxa"/>
          </w:tcPr>
          <w:p w14:paraId="58413A24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bg-BG"/>
              </w:rPr>
              <w:t>Идентификационен код</w:t>
            </w:r>
          </w:p>
        </w:tc>
        <w:tc>
          <w:tcPr>
            <w:tcW w:w="900" w:type="dxa"/>
          </w:tcPr>
          <w:p w14:paraId="59606D3D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7140</w:t>
            </w:r>
          </w:p>
        </w:tc>
        <w:tc>
          <w:tcPr>
            <w:tcW w:w="3796" w:type="dxa"/>
          </w:tcPr>
          <w:p w14:paraId="634BA828" w14:textId="77777777" w:rsidR="00D64E14" w:rsidRPr="001A15A0" w:rsidRDefault="00D64E14" w:rsidP="005C6501">
            <w:pPr>
              <w:rPr>
                <w:rFonts w:cs="Arial"/>
                <w:bCs/>
                <w:sz w:val="18"/>
                <w:szCs w:val="18"/>
                <w:lang w:val="en-US"/>
              </w:rPr>
            </w:pPr>
            <w:r w:rsidRPr="001A15A0">
              <w:rPr>
                <w:rFonts w:cs="Arial"/>
                <w:bCs/>
                <w:sz w:val="18"/>
                <w:szCs w:val="18"/>
                <w:lang w:val="bg-BG"/>
              </w:rPr>
              <w:t xml:space="preserve">Код от класификатор </w:t>
            </w:r>
            <w:r w:rsidRPr="001A15A0">
              <w:rPr>
                <w:rFonts w:cs="Arial"/>
                <w:bCs/>
                <w:sz w:val="18"/>
                <w:szCs w:val="18"/>
                <w:lang w:val="en-US"/>
              </w:rPr>
              <w:t>“</w:t>
            </w:r>
            <w:r w:rsidRPr="001A15A0">
              <w:rPr>
                <w:rFonts w:cs="Arial"/>
                <w:bCs/>
                <w:sz w:val="18"/>
                <w:szCs w:val="18"/>
                <w:lang w:val="bg-BG"/>
              </w:rPr>
              <w:t>Тип Фактурен ред</w:t>
            </w:r>
            <w:r w:rsidRPr="001A15A0">
              <w:rPr>
                <w:rFonts w:cs="Arial"/>
                <w:bCs/>
                <w:sz w:val="18"/>
                <w:szCs w:val="18"/>
                <w:lang w:val="en-US"/>
              </w:rPr>
              <w:t>”</w:t>
            </w:r>
          </w:p>
        </w:tc>
        <w:tc>
          <w:tcPr>
            <w:tcW w:w="2144" w:type="dxa"/>
          </w:tcPr>
          <w:p w14:paraId="687EEF0E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5C4CF88B" w14:textId="77777777" w:rsidTr="00C9442D">
        <w:trPr>
          <w:cantSplit/>
        </w:trPr>
        <w:tc>
          <w:tcPr>
            <w:tcW w:w="3015" w:type="dxa"/>
          </w:tcPr>
          <w:p w14:paraId="3CE2ED09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ITEM_NUMBER_TYPE</w:t>
            </w:r>
          </w:p>
        </w:tc>
        <w:tc>
          <w:tcPr>
            <w:tcW w:w="720" w:type="dxa"/>
          </w:tcPr>
          <w:p w14:paraId="68AC3D32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3780" w:type="dxa"/>
          </w:tcPr>
          <w:p w14:paraId="32B49995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Идентификационен код на продукта</w:t>
            </w:r>
          </w:p>
        </w:tc>
        <w:tc>
          <w:tcPr>
            <w:tcW w:w="900" w:type="dxa"/>
          </w:tcPr>
          <w:p w14:paraId="5574AA9E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7143</w:t>
            </w:r>
          </w:p>
        </w:tc>
        <w:tc>
          <w:tcPr>
            <w:tcW w:w="3796" w:type="dxa"/>
          </w:tcPr>
          <w:p w14:paraId="77C23FCB" w14:textId="77777777" w:rsidR="00D64E14" w:rsidRPr="001A15A0" w:rsidRDefault="00D64E14" w:rsidP="004D2B16">
            <w:pPr>
              <w:rPr>
                <w:i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 xml:space="preserve">SA - </w:t>
            </w:r>
            <w:r w:rsidRPr="001A15A0">
              <w:rPr>
                <w:sz w:val="18"/>
                <w:szCs w:val="18"/>
                <w:lang w:val="bg-BG"/>
              </w:rPr>
              <w:t xml:space="preserve">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Кода е издаден от мрежови оператор</w:t>
            </w:r>
          </w:p>
        </w:tc>
        <w:tc>
          <w:tcPr>
            <w:tcW w:w="2144" w:type="dxa"/>
          </w:tcPr>
          <w:p w14:paraId="72164B2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00BD6BB8" w14:textId="77777777" w:rsidTr="00C9442D">
        <w:trPr>
          <w:cantSplit/>
        </w:trPr>
        <w:tc>
          <w:tcPr>
            <w:tcW w:w="3015" w:type="dxa"/>
          </w:tcPr>
          <w:p w14:paraId="0FE7D852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CODE_LIST_RESPONSIBLE_AGENCY</w:t>
            </w:r>
          </w:p>
        </w:tc>
        <w:tc>
          <w:tcPr>
            <w:tcW w:w="720" w:type="dxa"/>
          </w:tcPr>
          <w:p w14:paraId="4C6283E0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7A6A0A27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Отговорна агенция за издаването на кода</w:t>
            </w:r>
          </w:p>
        </w:tc>
        <w:tc>
          <w:tcPr>
            <w:tcW w:w="900" w:type="dxa"/>
          </w:tcPr>
          <w:p w14:paraId="51147BF1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3055</w:t>
            </w:r>
          </w:p>
        </w:tc>
        <w:tc>
          <w:tcPr>
            <w:tcW w:w="3796" w:type="dxa"/>
          </w:tcPr>
          <w:p w14:paraId="19E3BD78" w14:textId="77777777" w:rsidR="00D64E14" w:rsidRPr="001A15A0" w:rsidRDefault="00D64E14" w:rsidP="005C6501">
            <w:pPr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en-US"/>
              </w:rPr>
              <w:t>BG</w:t>
            </w:r>
            <w:r w:rsidRPr="001A15A0">
              <w:rPr>
                <w:b/>
                <w:sz w:val="18"/>
                <w:szCs w:val="18"/>
                <w:lang w:val="sk-SK"/>
              </w:rPr>
              <w:t>E</w:t>
            </w:r>
          </w:p>
        </w:tc>
        <w:tc>
          <w:tcPr>
            <w:tcW w:w="2144" w:type="dxa"/>
          </w:tcPr>
          <w:p w14:paraId="50E8742B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5A325C20" w14:textId="77777777" w:rsidTr="00C9442D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7DDA1A0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&gt;&gt; QTY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33247FFE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1A4EFA62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Количество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62E84389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QTY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0373D8FB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/>
          </w:tcPr>
          <w:p w14:paraId="0E57D27A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35D9263A" w14:textId="77777777" w:rsidTr="00C9442D">
        <w:trPr>
          <w:cantSplit/>
        </w:trPr>
        <w:tc>
          <w:tcPr>
            <w:tcW w:w="3015" w:type="dxa"/>
          </w:tcPr>
          <w:p w14:paraId="59050E3E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QUANTITY_QUALIFIER</w:t>
            </w:r>
          </w:p>
        </w:tc>
        <w:tc>
          <w:tcPr>
            <w:tcW w:w="720" w:type="dxa"/>
          </w:tcPr>
          <w:p w14:paraId="32003977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4DA95502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bg-BG"/>
              </w:rPr>
              <w:t>Код на количество</w:t>
            </w:r>
          </w:p>
        </w:tc>
        <w:tc>
          <w:tcPr>
            <w:tcW w:w="900" w:type="dxa"/>
          </w:tcPr>
          <w:p w14:paraId="742F1234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6063</w:t>
            </w:r>
          </w:p>
        </w:tc>
        <w:tc>
          <w:tcPr>
            <w:tcW w:w="3796" w:type="dxa"/>
          </w:tcPr>
          <w:p w14:paraId="4CDA44FC" w14:textId="77777777" w:rsidR="00D64E14" w:rsidRPr="001A15A0" w:rsidRDefault="00D64E14" w:rsidP="005C6501">
            <w:pPr>
              <w:keepNext/>
              <w:spacing w:after="0"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 xml:space="preserve">47  </w:t>
            </w:r>
            <w:r w:rsidRPr="001A15A0">
              <w:rPr>
                <w:sz w:val="18"/>
                <w:szCs w:val="18"/>
                <w:lang w:val="sk-SK"/>
              </w:rPr>
              <w:t xml:space="preserve">– </w:t>
            </w:r>
            <w:r w:rsidRPr="001A15A0">
              <w:rPr>
                <w:i/>
                <w:sz w:val="18"/>
                <w:szCs w:val="18"/>
                <w:lang w:val="bg-BG"/>
              </w:rPr>
              <w:t>Фактурирано количество</w:t>
            </w:r>
          </w:p>
        </w:tc>
        <w:tc>
          <w:tcPr>
            <w:tcW w:w="2144" w:type="dxa"/>
          </w:tcPr>
          <w:p w14:paraId="6C954731" w14:textId="77777777" w:rsidR="00D64E14" w:rsidRPr="001A15A0" w:rsidRDefault="00D64E14" w:rsidP="005C6501">
            <w:pPr>
              <w:keepNext/>
              <w:spacing w:after="0"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01D8E7A5" w14:textId="77777777" w:rsidTr="00C9442D">
        <w:trPr>
          <w:cantSplit/>
        </w:trPr>
        <w:tc>
          <w:tcPr>
            <w:tcW w:w="3015" w:type="dxa"/>
          </w:tcPr>
          <w:p w14:paraId="669C499F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QUANTITY</w:t>
            </w:r>
          </w:p>
        </w:tc>
        <w:tc>
          <w:tcPr>
            <w:tcW w:w="720" w:type="dxa"/>
          </w:tcPr>
          <w:p w14:paraId="14C14EB4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35</w:t>
            </w:r>
          </w:p>
        </w:tc>
        <w:tc>
          <w:tcPr>
            <w:tcW w:w="3780" w:type="dxa"/>
          </w:tcPr>
          <w:p w14:paraId="56F4FF1E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bg-BG"/>
              </w:rPr>
              <w:t>Количество</w:t>
            </w:r>
          </w:p>
        </w:tc>
        <w:tc>
          <w:tcPr>
            <w:tcW w:w="900" w:type="dxa"/>
          </w:tcPr>
          <w:p w14:paraId="0FEC16CA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6060</w:t>
            </w:r>
          </w:p>
        </w:tc>
        <w:tc>
          <w:tcPr>
            <w:tcW w:w="3796" w:type="dxa"/>
          </w:tcPr>
          <w:p w14:paraId="6F3304A5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i/>
                <w:sz w:val="18"/>
                <w:szCs w:val="18"/>
                <w:lang w:val="bg-BG"/>
              </w:rPr>
              <w:t>Стойност на количеството</w:t>
            </w:r>
          </w:p>
        </w:tc>
        <w:tc>
          <w:tcPr>
            <w:tcW w:w="2144" w:type="dxa"/>
          </w:tcPr>
          <w:p w14:paraId="13460FCD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3996CFCC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793B52F2" w14:textId="77777777" w:rsidR="00D64E14" w:rsidRPr="001A15A0" w:rsidRDefault="00D64E14" w:rsidP="005C6501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sk-SK"/>
              </w:rPr>
              <w:t>MEASURE_UNIT_QUALIFIER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3E9FBFC" w14:textId="77777777" w:rsidR="00D64E14" w:rsidRPr="001A15A0" w:rsidRDefault="00D64E14" w:rsidP="005C6501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7274DCDE" w14:textId="77777777" w:rsidR="00D64E14" w:rsidRPr="001A15A0" w:rsidRDefault="00D64E14" w:rsidP="005C6501">
            <w:pPr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Мерна единица на количеството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84A2743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6411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1FD0FD80" w14:textId="77777777" w:rsidR="00D64E14" w:rsidRPr="001A15A0" w:rsidRDefault="009D44CF" w:rsidP="009D44CF">
            <w:pPr>
              <w:keepNext/>
              <w:rPr>
                <w:i/>
                <w:sz w:val="18"/>
                <w:szCs w:val="18"/>
                <w:lang w:val="sk-SK"/>
              </w:rPr>
            </w:pPr>
            <w:r>
              <w:rPr>
                <w:i/>
                <w:sz w:val="18"/>
                <w:szCs w:val="18"/>
                <w:lang w:val="bg-BG"/>
              </w:rPr>
              <w:t xml:space="preserve">Код от класификатор </w:t>
            </w:r>
            <w:r w:rsidR="00682DB2">
              <w:rPr>
                <w:i/>
                <w:sz w:val="18"/>
                <w:szCs w:val="18"/>
                <w:lang w:val="bg-BG"/>
              </w:rPr>
              <w:t>„</w:t>
            </w:r>
            <w:r w:rsidR="00D64E14" w:rsidRPr="001A15A0">
              <w:rPr>
                <w:i/>
                <w:sz w:val="18"/>
                <w:szCs w:val="18"/>
                <w:lang w:val="bg-BG"/>
              </w:rPr>
              <w:t>Мерна единица</w:t>
            </w:r>
            <w:r w:rsidR="00682DB2">
              <w:rPr>
                <w:i/>
                <w:sz w:val="18"/>
                <w:szCs w:val="18"/>
                <w:lang w:val="bg-BG"/>
              </w:rPr>
              <w:t>“</w:t>
            </w:r>
            <w:r w:rsidR="00D64E14" w:rsidRPr="001A15A0">
              <w:rPr>
                <w:i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2F99C7E8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110F8DF1" w14:textId="77777777" w:rsidTr="00C9442D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9AE87A5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&gt;&gt; DTM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796AA2B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2-2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A0B1CAC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Дата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757BF49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DTM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C523454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8AE4811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79F3F908" w14:textId="77777777" w:rsidTr="00C9442D">
        <w:trPr>
          <w:cantSplit/>
        </w:trPr>
        <w:tc>
          <w:tcPr>
            <w:tcW w:w="3015" w:type="dxa"/>
          </w:tcPr>
          <w:p w14:paraId="1CC52142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DATUMQUALIFIER</w:t>
            </w:r>
          </w:p>
        </w:tc>
        <w:tc>
          <w:tcPr>
            <w:tcW w:w="720" w:type="dxa"/>
          </w:tcPr>
          <w:p w14:paraId="5199981F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0C6DD17B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Дата - функция</w:t>
            </w:r>
          </w:p>
        </w:tc>
        <w:tc>
          <w:tcPr>
            <w:tcW w:w="900" w:type="dxa"/>
          </w:tcPr>
          <w:p w14:paraId="6C0A0498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2005</w:t>
            </w:r>
          </w:p>
        </w:tc>
        <w:tc>
          <w:tcPr>
            <w:tcW w:w="3796" w:type="dxa"/>
          </w:tcPr>
          <w:p w14:paraId="575F1BCD" w14:textId="77777777" w:rsidR="00D64E14" w:rsidRPr="001A15A0" w:rsidRDefault="00D64E14" w:rsidP="005C6501">
            <w:pPr>
              <w:keepNext/>
              <w:rPr>
                <w:rFonts w:cs="Arial"/>
                <w:bCs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>155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Начална дата на периода</w:t>
            </w:r>
          </w:p>
          <w:p w14:paraId="76BA668E" w14:textId="77777777" w:rsidR="00D64E14" w:rsidRPr="001A15A0" w:rsidRDefault="00D64E14" w:rsidP="002B5FA4">
            <w:pPr>
              <w:keepNext/>
              <w:rPr>
                <w:rFonts w:cs="Arial"/>
                <w:b/>
                <w:bCs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>156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Крайна дата на периода</w:t>
            </w:r>
          </w:p>
        </w:tc>
        <w:tc>
          <w:tcPr>
            <w:tcW w:w="2144" w:type="dxa"/>
          </w:tcPr>
          <w:p w14:paraId="67FD42AE" w14:textId="77777777" w:rsidR="00D64E14" w:rsidRPr="001A15A0" w:rsidRDefault="00D64E14" w:rsidP="005C6501">
            <w:pPr>
              <w:rPr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2A3DC7D5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1FA5905C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DATUM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9FD4FE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35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67BAD742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Дата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5E0E7A8" w14:textId="77777777" w:rsidR="00D64E14" w:rsidRPr="001A15A0" w:rsidRDefault="00D64E14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2380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2023C1FE" w14:textId="77777777" w:rsidR="00D64E14" w:rsidRPr="001A15A0" w:rsidRDefault="00D64E14" w:rsidP="005C6501">
            <w:pPr>
              <w:keepNext/>
              <w:rPr>
                <w:rFonts w:cs="Arial"/>
                <w:i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i/>
                <w:sz w:val="18"/>
                <w:szCs w:val="18"/>
                <w:lang w:val="bg-BG"/>
              </w:rPr>
              <w:t>Дата - стойност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16D5FC53" w14:textId="77777777" w:rsidR="00D64E14" w:rsidRPr="001A15A0" w:rsidRDefault="00D64E14" w:rsidP="005C6501">
            <w:pPr>
              <w:rPr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120773DC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1F27FB64" w14:textId="77777777" w:rsidR="00D64E14" w:rsidRPr="001A15A0" w:rsidRDefault="00D64E14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FORMAT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BE3E9F8" w14:textId="77777777" w:rsidR="00D64E14" w:rsidRPr="001A15A0" w:rsidRDefault="00D64E14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5193A33D" w14:textId="77777777" w:rsidR="00D64E14" w:rsidRPr="001A15A0" w:rsidRDefault="00D64E14" w:rsidP="005C6501">
            <w:pPr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Формат – дата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7EA3454" w14:textId="77777777" w:rsidR="00D64E14" w:rsidRPr="001A15A0" w:rsidRDefault="00D64E14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2379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5EE633D6" w14:textId="77777777" w:rsidR="00D64E14" w:rsidRPr="001A15A0" w:rsidRDefault="00D64E14" w:rsidP="005C6501">
            <w:pPr>
              <w:keepNext/>
              <w:keepLines/>
              <w:rPr>
                <w:rFonts w:cs="Arial"/>
                <w:bCs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102 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>–</w:t>
            </w: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Формат на календарна дата</w:t>
            </w: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 xml:space="preserve"> </w:t>
            </w:r>
            <w:r w:rsidRPr="001A15A0">
              <w:rPr>
                <w:rFonts w:cs="Arial"/>
                <w:b/>
                <w:bCs/>
                <w:sz w:val="18"/>
                <w:szCs w:val="18"/>
                <w:lang w:val="en-US"/>
              </w:rPr>
              <w:t>YY</w:t>
            </w: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>YYMMDD</w:t>
            </w:r>
          </w:p>
          <w:p w14:paraId="405F70DC" w14:textId="77777777" w:rsidR="00D64E14" w:rsidRPr="001A15A0" w:rsidRDefault="00D64E14" w:rsidP="005C6501">
            <w:pPr>
              <w:keepNext/>
              <w:keepLines/>
              <w:rPr>
                <w:rFonts w:cs="Arial"/>
                <w:bCs/>
                <w:i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Cs/>
                <w:sz w:val="18"/>
                <w:szCs w:val="18"/>
                <w:lang w:val="en-US"/>
              </w:rPr>
              <w:t xml:space="preserve">YYYY -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година</w:t>
            </w:r>
          </w:p>
          <w:p w14:paraId="287972C7" w14:textId="77777777" w:rsidR="00D64E14" w:rsidRPr="001A15A0" w:rsidRDefault="00D64E14" w:rsidP="005C6501">
            <w:pPr>
              <w:keepNext/>
              <w:keepLines/>
              <w:rPr>
                <w:rFonts w:cs="Arial"/>
                <w:bCs/>
                <w:i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bCs/>
                <w:sz w:val="18"/>
                <w:szCs w:val="18"/>
                <w:lang w:val="en-US"/>
              </w:rPr>
              <w:t xml:space="preserve">MM -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месец</w:t>
            </w:r>
          </w:p>
          <w:p w14:paraId="56350160" w14:textId="77777777" w:rsidR="00D64E14" w:rsidRPr="009B4449" w:rsidRDefault="00D64E14" w:rsidP="005C6501">
            <w:pPr>
              <w:keepNext/>
              <w:keepLines/>
              <w:rPr>
                <w:rFonts w:cs="Arial"/>
                <w:i/>
                <w:sz w:val="18"/>
                <w:szCs w:val="18"/>
                <w:lang w:val="en-US"/>
              </w:rPr>
            </w:pPr>
            <w:r w:rsidRPr="001A15A0">
              <w:rPr>
                <w:rFonts w:cs="Arial"/>
                <w:bCs/>
                <w:sz w:val="18"/>
                <w:szCs w:val="18"/>
                <w:lang w:val="en-US"/>
              </w:rPr>
              <w:t xml:space="preserve">DD - </w:t>
            </w:r>
            <w:r w:rsidRPr="001A15A0">
              <w:rPr>
                <w:rFonts w:cs="Arial"/>
                <w:bCs/>
                <w:i/>
                <w:sz w:val="18"/>
                <w:szCs w:val="18"/>
                <w:lang w:val="bg-BG"/>
              </w:rPr>
              <w:t>ден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4A82ABD9" w14:textId="77777777" w:rsidR="00D64E14" w:rsidRPr="001A15A0" w:rsidRDefault="00D64E14" w:rsidP="005C6501">
            <w:pPr>
              <w:rPr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1D501397" w14:textId="77777777" w:rsidTr="00C9442D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2F47219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lastRenderedPageBreak/>
              <w:t>&gt;&gt;</w:t>
            </w:r>
            <w:r w:rsidRPr="001A15A0">
              <w:rPr>
                <w:b/>
                <w:sz w:val="18"/>
                <w:szCs w:val="18"/>
                <w:lang w:val="bg-BG"/>
              </w:rPr>
              <w:t xml:space="preserve"> </w:t>
            </w:r>
            <w:r w:rsidRPr="001A15A0">
              <w:rPr>
                <w:b/>
                <w:sz w:val="18"/>
                <w:szCs w:val="18"/>
                <w:lang w:val="sk-SK"/>
              </w:rPr>
              <w:t>MOA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6CA053F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</w:t>
            </w:r>
            <w:r w:rsidRPr="001A15A0">
              <w:rPr>
                <w:b/>
                <w:sz w:val="18"/>
                <w:szCs w:val="18"/>
                <w:lang w:val="bg-BG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F380565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Парична сума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333E6C9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MOA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929607F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367B9CF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5452DAB0" w14:textId="77777777" w:rsidTr="00C9442D">
        <w:trPr>
          <w:cantSplit/>
        </w:trPr>
        <w:tc>
          <w:tcPr>
            <w:tcW w:w="3015" w:type="dxa"/>
          </w:tcPr>
          <w:p w14:paraId="240C5615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MONETARY_AMOUNT_TYPE</w:t>
            </w:r>
          </w:p>
        </w:tc>
        <w:tc>
          <w:tcPr>
            <w:tcW w:w="720" w:type="dxa"/>
          </w:tcPr>
          <w:p w14:paraId="084F2F63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60D98E94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Код</w:t>
            </w:r>
          </w:p>
        </w:tc>
        <w:tc>
          <w:tcPr>
            <w:tcW w:w="900" w:type="dxa"/>
          </w:tcPr>
          <w:p w14:paraId="153FA4A7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5025</w:t>
            </w:r>
          </w:p>
        </w:tc>
        <w:tc>
          <w:tcPr>
            <w:tcW w:w="3796" w:type="dxa"/>
          </w:tcPr>
          <w:p w14:paraId="459C48D3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203</w:t>
            </w:r>
            <w:r w:rsidRPr="001A15A0">
              <w:rPr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i/>
                <w:sz w:val="18"/>
                <w:szCs w:val="18"/>
                <w:lang w:val="bg-BG"/>
              </w:rPr>
              <w:t>Сума за реда</w:t>
            </w:r>
          </w:p>
        </w:tc>
        <w:tc>
          <w:tcPr>
            <w:tcW w:w="2144" w:type="dxa"/>
          </w:tcPr>
          <w:p w14:paraId="17A29C4C" w14:textId="77777777" w:rsidR="00D64E14" w:rsidRPr="001A15A0" w:rsidRDefault="00D64E14" w:rsidP="005C6501">
            <w:pPr>
              <w:rPr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3C37BEFD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099C6BEE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MONETARY_AMOUNT_VALUE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E542B5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063CEAE8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Стойност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A0C6EE4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5004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7A070BE6" w14:textId="77777777" w:rsidR="00D64E14" w:rsidRPr="001A15A0" w:rsidRDefault="00D64E14" w:rsidP="005C6501">
            <w:pPr>
              <w:keepNext/>
              <w:rPr>
                <w:i/>
                <w:sz w:val="18"/>
                <w:szCs w:val="18"/>
                <w:lang w:val="bg-BG"/>
              </w:rPr>
            </w:pPr>
            <w:r w:rsidRPr="001A15A0">
              <w:rPr>
                <w:i/>
                <w:sz w:val="18"/>
                <w:szCs w:val="18"/>
                <w:lang w:val="bg-BG"/>
              </w:rPr>
              <w:t xml:space="preserve">Сума 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7B60660B" w14:textId="77777777" w:rsidR="00D64E14" w:rsidRPr="001A15A0" w:rsidRDefault="00D64E14" w:rsidP="005C6501">
            <w:pPr>
              <w:rPr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7383B7AB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41A6C7A7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CURRENCY_ID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646200B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3B481FB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Код валута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F466AC" w14:textId="77777777" w:rsidR="00D64E14" w:rsidRPr="001A15A0" w:rsidRDefault="00D64E14" w:rsidP="005C6501">
            <w:pPr>
              <w:spacing w:after="0"/>
              <w:rPr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20"/>
                <w:szCs w:val="20"/>
              </w:rPr>
              <w:t>6345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3313B61E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en-US"/>
              </w:rPr>
              <w:t>BGN</w:t>
            </w:r>
            <w:r w:rsidRPr="001A15A0">
              <w:rPr>
                <w:sz w:val="18"/>
                <w:szCs w:val="18"/>
                <w:lang w:val="en-US"/>
              </w:rPr>
              <w:t xml:space="preserve"> – </w:t>
            </w:r>
            <w:r w:rsidRPr="001A15A0">
              <w:rPr>
                <w:i/>
                <w:sz w:val="18"/>
                <w:szCs w:val="18"/>
                <w:lang w:val="bg-BG"/>
              </w:rPr>
              <w:t>Български нов лев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163E6A61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1657CCA6" w14:textId="77777777" w:rsidTr="00C9442D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F2A105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&gt;&gt; PRI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BC083D6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38E7A1E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Цена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5BEF8E6A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PRI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0375738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3619C999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06F520D2" w14:textId="77777777" w:rsidTr="00C9442D">
        <w:trPr>
          <w:cantSplit/>
        </w:trPr>
        <w:tc>
          <w:tcPr>
            <w:tcW w:w="3015" w:type="dxa"/>
          </w:tcPr>
          <w:p w14:paraId="4152BC85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PRICE_QUALIFIER</w:t>
            </w:r>
          </w:p>
        </w:tc>
        <w:tc>
          <w:tcPr>
            <w:tcW w:w="720" w:type="dxa"/>
          </w:tcPr>
          <w:p w14:paraId="1E170758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74818A51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Код цена</w:t>
            </w:r>
          </w:p>
        </w:tc>
        <w:tc>
          <w:tcPr>
            <w:tcW w:w="900" w:type="dxa"/>
          </w:tcPr>
          <w:p w14:paraId="28A42CFA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5125</w:t>
            </w:r>
          </w:p>
        </w:tc>
        <w:tc>
          <w:tcPr>
            <w:tcW w:w="3796" w:type="dxa"/>
          </w:tcPr>
          <w:p w14:paraId="3D5E4DDC" w14:textId="77777777" w:rsidR="00D64E14" w:rsidRPr="001A15A0" w:rsidRDefault="00D64E14" w:rsidP="00E43DE4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en-US"/>
              </w:rPr>
              <w:t>CAL</w:t>
            </w:r>
            <w:r w:rsidRPr="001A15A0">
              <w:rPr>
                <w:sz w:val="18"/>
                <w:szCs w:val="18"/>
                <w:lang w:val="sk-SK"/>
              </w:rPr>
              <w:t xml:space="preserve"> –</w:t>
            </w:r>
            <w:r w:rsidRPr="001A15A0">
              <w:rPr>
                <w:sz w:val="18"/>
                <w:szCs w:val="18"/>
                <w:lang w:val="bg-BG"/>
              </w:rPr>
              <w:t xml:space="preserve"> </w:t>
            </w:r>
            <w:r w:rsidRPr="001A15A0">
              <w:rPr>
                <w:sz w:val="18"/>
                <w:szCs w:val="18"/>
                <w:lang w:val="sk-SK"/>
              </w:rPr>
              <w:t xml:space="preserve"> </w:t>
            </w:r>
            <w:r w:rsidRPr="001A15A0">
              <w:rPr>
                <w:i/>
                <w:sz w:val="18"/>
                <w:szCs w:val="18"/>
                <w:lang w:val="bg-BG"/>
              </w:rPr>
              <w:t>Изчисляема Цена</w:t>
            </w:r>
          </w:p>
        </w:tc>
        <w:tc>
          <w:tcPr>
            <w:tcW w:w="2144" w:type="dxa"/>
          </w:tcPr>
          <w:p w14:paraId="65DDBEFF" w14:textId="77777777" w:rsidR="00D64E14" w:rsidRPr="001A15A0" w:rsidRDefault="00D64E14" w:rsidP="005C6501">
            <w:pPr>
              <w:rPr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39B72C90" w14:textId="77777777" w:rsidTr="00C9442D">
        <w:trPr>
          <w:cantSplit/>
        </w:trPr>
        <w:tc>
          <w:tcPr>
            <w:tcW w:w="3015" w:type="dxa"/>
          </w:tcPr>
          <w:p w14:paraId="04F8C626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PRICE</w:t>
            </w:r>
          </w:p>
        </w:tc>
        <w:tc>
          <w:tcPr>
            <w:tcW w:w="720" w:type="dxa"/>
          </w:tcPr>
          <w:p w14:paraId="56D65993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15</w:t>
            </w:r>
          </w:p>
        </w:tc>
        <w:tc>
          <w:tcPr>
            <w:tcW w:w="3780" w:type="dxa"/>
          </w:tcPr>
          <w:p w14:paraId="783737F6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Стойност цена</w:t>
            </w:r>
          </w:p>
        </w:tc>
        <w:tc>
          <w:tcPr>
            <w:tcW w:w="900" w:type="dxa"/>
          </w:tcPr>
          <w:p w14:paraId="796AD738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5118</w:t>
            </w:r>
          </w:p>
        </w:tc>
        <w:tc>
          <w:tcPr>
            <w:tcW w:w="3796" w:type="dxa"/>
          </w:tcPr>
          <w:p w14:paraId="12CF6D1E" w14:textId="77777777" w:rsidR="00D64E14" w:rsidRPr="001A15A0" w:rsidRDefault="00D64E14" w:rsidP="005C6501">
            <w:pPr>
              <w:keepNext/>
              <w:rPr>
                <w:i/>
                <w:sz w:val="18"/>
                <w:szCs w:val="18"/>
                <w:lang w:val="bg-BG"/>
              </w:rPr>
            </w:pPr>
            <w:r w:rsidRPr="001A15A0">
              <w:rPr>
                <w:i/>
                <w:sz w:val="18"/>
                <w:szCs w:val="18"/>
                <w:lang w:val="bg-BG"/>
              </w:rPr>
              <w:t>Стойност на цената</w:t>
            </w:r>
          </w:p>
        </w:tc>
        <w:tc>
          <w:tcPr>
            <w:tcW w:w="2144" w:type="dxa"/>
          </w:tcPr>
          <w:p w14:paraId="3A99CF6C" w14:textId="77777777" w:rsidR="00D64E14" w:rsidRPr="001A15A0" w:rsidRDefault="00D64E14" w:rsidP="005C6501">
            <w:pPr>
              <w:rPr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07A1752A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43357158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PRICE_BASIS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4A1F6C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5AA465FF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Основа на цената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FE9D9E6" w14:textId="77777777" w:rsidR="00D64E14" w:rsidRPr="001A15A0" w:rsidRDefault="00D64E14" w:rsidP="009C5F95">
            <w:pPr>
              <w:spacing w:after="0"/>
              <w:rPr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20"/>
                <w:szCs w:val="20"/>
              </w:rPr>
              <w:t>528</w:t>
            </w:r>
            <w:r w:rsidR="009C5F95" w:rsidRPr="00BC2BF1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79594CD4" w14:textId="77777777" w:rsidR="00D64E14" w:rsidRPr="001A15A0" w:rsidRDefault="00D64E14" w:rsidP="005C6501">
            <w:pPr>
              <w:keepNext/>
              <w:rPr>
                <w:i/>
                <w:sz w:val="18"/>
                <w:szCs w:val="18"/>
                <w:lang w:val="bg-BG"/>
              </w:rPr>
            </w:pPr>
            <w:r w:rsidRPr="001A15A0">
              <w:rPr>
                <w:i/>
                <w:sz w:val="18"/>
                <w:szCs w:val="18"/>
                <w:lang w:val="bg-BG"/>
              </w:rPr>
              <w:t>За количество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71E56004" w14:textId="77777777" w:rsidR="00D64E14" w:rsidRPr="001A15A0" w:rsidRDefault="00D64E14" w:rsidP="005C6501">
            <w:pPr>
              <w:rPr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6E2238F4" w14:textId="77777777" w:rsidTr="00C9442D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187B89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&gt; UNS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E482836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3B799A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Контролна секция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B50EEC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UNS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0A1E84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141A34B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5A94E2F8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31EFD823" w14:textId="77777777" w:rsidR="00D64E14" w:rsidRPr="001A15A0" w:rsidRDefault="00D64E14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SECTION_ID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94374FB" w14:textId="77777777" w:rsidR="00D64E14" w:rsidRPr="001A15A0" w:rsidRDefault="00D64E14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1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0BEB98DA" w14:textId="77777777" w:rsidR="00D64E14" w:rsidRPr="001A15A0" w:rsidRDefault="00D64E14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bg-BG"/>
              </w:rPr>
              <w:t>Контролна секция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853AA9A" w14:textId="77777777" w:rsidR="00D64E14" w:rsidRPr="001A15A0" w:rsidRDefault="00D64E14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0081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6CC4B3C1" w14:textId="77777777" w:rsidR="00D64E14" w:rsidRPr="001A15A0" w:rsidRDefault="00D64E14" w:rsidP="00C6694A">
            <w:pPr>
              <w:rPr>
                <w:rFonts w:cs="Arial"/>
                <w:b/>
                <w:bCs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b/>
                <w:bCs/>
                <w:sz w:val="18"/>
                <w:szCs w:val="18"/>
                <w:lang w:val="sk-SK"/>
              </w:rPr>
              <w:t>S</w:t>
            </w:r>
            <w:r w:rsidRPr="001A15A0">
              <w:rPr>
                <w:rFonts w:cs="Arial"/>
                <w:bCs/>
                <w:sz w:val="18"/>
                <w:szCs w:val="18"/>
                <w:lang w:val="sk-SK"/>
              </w:rPr>
              <w:t xml:space="preserve"> – Идентификатор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5130DCD6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6F7B83F0" w14:textId="77777777" w:rsidTr="00C9442D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CD42D25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&gt; MOA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2D4B13F" w14:textId="77777777" w:rsidR="00D64E14" w:rsidRPr="001A15A0" w:rsidRDefault="00654AE3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>
              <w:rPr>
                <w:b/>
                <w:sz w:val="18"/>
                <w:szCs w:val="18"/>
                <w:lang w:val="sk-SK"/>
              </w:rPr>
              <w:t>1</w:t>
            </w:r>
            <w:r w:rsidR="00D64E14" w:rsidRPr="001A15A0">
              <w:rPr>
                <w:b/>
                <w:sz w:val="18"/>
                <w:szCs w:val="18"/>
                <w:lang w:val="sk-SK"/>
              </w:rPr>
              <w:t>-4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4A07856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Парична сума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B35226F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MOA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6076AFB9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4403D46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D64E14" w:rsidRPr="001A15A0" w14:paraId="28827EE4" w14:textId="77777777" w:rsidTr="00C9442D">
        <w:trPr>
          <w:cantSplit/>
        </w:trPr>
        <w:tc>
          <w:tcPr>
            <w:tcW w:w="3015" w:type="dxa"/>
          </w:tcPr>
          <w:p w14:paraId="70818266" w14:textId="77777777" w:rsidR="00D64E14" w:rsidRPr="001A15A0" w:rsidRDefault="00D64E14" w:rsidP="005C6501">
            <w:pPr>
              <w:keepNext/>
              <w:spacing w:after="0"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MONETARY_AMOUNT_TYPE</w:t>
            </w:r>
          </w:p>
        </w:tc>
        <w:tc>
          <w:tcPr>
            <w:tcW w:w="720" w:type="dxa"/>
          </w:tcPr>
          <w:p w14:paraId="337478C5" w14:textId="77777777" w:rsidR="00D64E14" w:rsidRPr="001A15A0" w:rsidRDefault="00D64E14" w:rsidP="005C6501">
            <w:pPr>
              <w:keepNext/>
              <w:spacing w:after="0"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</w:t>
            </w:r>
          </w:p>
        </w:tc>
        <w:tc>
          <w:tcPr>
            <w:tcW w:w="3780" w:type="dxa"/>
          </w:tcPr>
          <w:p w14:paraId="1649DED5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Код</w:t>
            </w:r>
          </w:p>
        </w:tc>
        <w:tc>
          <w:tcPr>
            <w:tcW w:w="900" w:type="dxa"/>
          </w:tcPr>
          <w:p w14:paraId="2AF64CE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5025</w:t>
            </w:r>
          </w:p>
        </w:tc>
        <w:tc>
          <w:tcPr>
            <w:tcW w:w="3796" w:type="dxa"/>
          </w:tcPr>
          <w:p w14:paraId="45EFE964" w14:textId="77777777" w:rsidR="00D64E14" w:rsidRPr="001A15A0" w:rsidRDefault="00D64E14" w:rsidP="005C6501">
            <w:pPr>
              <w:keepNext/>
              <w:rPr>
                <w:i/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125</w:t>
            </w:r>
            <w:r w:rsidRPr="001A15A0">
              <w:rPr>
                <w:sz w:val="18"/>
                <w:szCs w:val="18"/>
                <w:lang w:val="sk-SK"/>
              </w:rPr>
              <w:t xml:space="preserve"> – </w:t>
            </w:r>
            <w:r w:rsidRPr="001A15A0">
              <w:rPr>
                <w:i/>
                <w:sz w:val="18"/>
                <w:szCs w:val="18"/>
                <w:lang w:val="bg-BG"/>
              </w:rPr>
              <w:t>Данъчна основа - сума</w:t>
            </w:r>
          </w:p>
          <w:p w14:paraId="1FD98E2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</w:p>
        </w:tc>
        <w:tc>
          <w:tcPr>
            <w:tcW w:w="2144" w:type="dxa"/>
          </w:tcPr>
          <w:p w14:paraId="782E3192" w14:textId="77777777" w:rsidR="00DC2E24" w:rsidRDefault="00DC2E24" w:rsidP="00DC2E24">
            <w:pPr>
              <w:keepNext/>
              <w:rPr>
                <w:noProof/>
                <w:sz w:val="18"/>
                <w:szCs w:val="18"/>
                <w:lang w:val="bg-BG"/>
              </w:rPr>
            </w:pPr>
            <w:r w:rsidRPr="00682DB2">
              <w:rPr>
                <w:b/>
                <w:bCs/>
                <w:noProof/>
                <w:sz w:val="18"/>
                <w:szCs w:val="18"/>
                <w:lang w:val="en-US"/>
              </w:rPr>
              <w:t>125 -</w:t>
            </w:r>
            <w:r>
              <w:rPr>
                <w:noProof/>
                <w:sz w:val="18"/>
                <w:szCs w:val="18"/>
                <w:lang w:val="en-US"/>
              </w:rPr>
              <w:t xml:space="preserve"> </w:t>
            </w:r>
            <w:r w:rsidR="00D64E14"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  <w:p w14:paraId="1F30A6FA" w14:textId="77777777" w:rsidR="00D64E14" w:rsidRPr="001A15A0" w:rsidRDefault="00D64E14" w:rsidP="00DC2E24">
            <w:pPr>
              <w:rPr>
                <w:lang w:val="sk-SK"/>
              </w:rPr>
            </w:pPr>
          </w:p>
        </w:tc>
      </w:tr>
      <w:tr w:rsidR="00D64E14" w:rsidRPr="001A15A0" w14:paraId="0F26F0E0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314AC1E7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MONETARY_AMOUNT_VALUE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BFD82ED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35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679486ED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Стойност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092137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5004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214C2322" w14:textId="77777777" w:rsidR="00D64E14" w:rsidRPr="001A15A0" w:rsidRDefault="00D64E14" w:rsidP="005C6501">
            <w:pPr>
              <w:keepNext/>
              <w:rPr>
                <w:i/>
                <w:sz w:val="18"/>
                <w:szCs w:val="18"/>
                <w:lang w:val="bg-BG"/>
              </w:rPr>
            </w:pPr>
            <w:r w:rsidRPr="001A15A0">
              <w:rPr>
                <w:i/>
                <w:sz w:val="18"/>
                <w:szCs w:val="18"/>
                <w:lang w:val="bg-BG"/>
              </w:rPr>
              <w:t xml:space="preserve">Сума 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00EC9544" w14:textId="77777777" w:rsidR="00D64E14" w:rsidRPr="001A15A0" w:rsidRDefault="00D64E14" w:rsidP="005C6501">
            <w:pPr>
              <w:rPr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0825707A" w14:textId="77777777" w:rsidTr="00C9442D">
        <w:trPr>
          <w:cantSplit/>
        </w:trPr>
        <w:tc>
          <w:tcPr>
            <w:tcW w:w="3015" w:type="dxa"/>
            <w:tcBorders>
              <w:bottom w:val="single" w:sz="4" w:space="0" w:color="auto"/>
            </w:tcBorders>
          </w:tcPr>
          <w:p w14:paraId="63F38A6E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sk-SK"/>
              </w:rPr>
              <w:t>CURRENCY_ID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112872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0ED69AAA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sz w:val="18"/>
                <w:szCs w:val="18"/>
                <w:lang w:val="bg-BG"/>
              </w:rPr>
              <w:t>Код валута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F81C89" w14:textId="77777777" w:rsidR="00D64E14" w:rsidRPr="001A15A0" w:rsidRDefault="00D64E14" w:rsidP="005C6501">
            <w:pPr>
              <w:spacing w:after="0"/>
              <w:rPr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20"/>
                <w:szCs w:val="20"/>
              </w:rPr>
              <w:t>6345</w:t>
            </w:r>
          </w:p>
        </w:tc>
        <w:tc>
          <w:tcPr>
            <w:tcW w:w="3796" w:type="dxa"/>
            <w:tcBorders>
              <w:bottom w:val="single" w:sz="4" w:space="0" w:color="auto"/>
            </w:tcBorders>
          </w:tcPr>
          <w:p w14:paraId="1E6B972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bg-BG"/>
              </w:rPr>
            </w:pPr>
            <w:r w:rsidRPr="001A15A0">
              <w:rPr>
                <w:b/>
                <w:sz w:val="18"/>
                <w:szCs w:val="18"/>
                <w:lang w:val="en-US"/>
              </w:rPr>
              <w:t>BGN</w:t>
            </w:r>
            <w:r w:rsidRPr="001A15A0">
              <w:rPr>
                <w:sz w:val="18"/>
                <w:szCs w:val="18"/>
                <w:lang w:val="en-US"/>
              </w:rPr>
              <w:t xml:space="preserve"> – </w:t>
            </w:r>
            <w:r w:rsidRPr="001A15A0">
              <w:rPr>
                <w:i/>
                <w:sz w:val="18"/>
                <w:szCs w:val="18"/>
                <w:lang w:val="bg-BG"/>
              </w:rPr>
              <w:t>Български нов лев</w:t>
            </w:r>
          </w:p>
        </w:tc>
        <w:tc>
          <w:tcPr>
            <w:tcW w:w="2144" w:type="dxa"/>
            <w:tcBorders>
              <w:bottom w:val="single" w:sz="4" w:space="0" w:color="auto"/>
            </w:tcBorders>
          </w:tcPr>
          <w:p w14:paraId="20917AEC" w14:textId="77777777" w:rsidR="00D64E14" w:rsidRPr="001A15A0" w:rsidRDefault="00D64E14" w:rsidP="005C6501">
            <w:pPr>
              <w:rPr>
                <w:sz w:val="18"/>
                <w:szCs w:val="18"/>
                <w:lang w:val="sk-SK"/>
              </w:rPr>
            </w:pPr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D64E14" w:rsidRPr="001A15A0" w14:paraId="35786A19" w14:textId="77777777" w:rsidTr="00C9442D">
        <w:trPr>
          <w:cantSplit/>
        </w:trPr>
        <w:tc>
          <w:tcPr>
            <w:tcW w:w="3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F58A967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&gt;</w:t>
            </w:r>
            <w:r w:rsidRPr="001A15A0">
              <w:rPr>
                <w:sz w:val="18"/>
                <w:szCs w:val="18"/>
                <w:lang w:val="sk-SK"/>
              </w:rPr>
              <w:t xml:space="preserve"> </w:t>
            </w:r>
            <w:r w:rsidRPr="001A15A0">
              <w:rPr>
                <w:b/>
                <w:sz w:val="18"/>
                <w:szCs w:val="18"/>
                <w:lang w:val="sk-SK"/>
              </w:rPr>
              <w:t>UNT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276786EC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1-1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49AFCF8B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bg-BG"/>
              </w:rPr>
              <w:t>Обобщена информация за съобщението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78B9F018" w14:textId="77777777" w:rsidR="00D64E14" w:rsidRPr="001A15A0" w:rsidRDefault="00D64E14" w:rsidP="005C6501">
            <w:pPr>
              <w:keepNext/>
              <w:rPr>
                <w:b/>
                <w:sz w:val="18"/>
                <w:szCs w:val="18"/>
                <w:lang w:val="sk-SK"/>
              </w:rPr>
            </w:pPr>
            <w:r w:rsidRPr="001A15A0">
              <w:rPr>
                <w:b/>
                <w:sz w:val="18"/>
                <w:szCs w:val="18"/>
                <w:lang w:val="sk-SK"/>
              </w:rPr>
              <w:t>UNT</w:t>
            </w: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03CB871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047C73F0" w14:textId="77777777" w:rsidR="00D64E14" w:rsidRPr="001A15A0" w:rsidRDefault="00D64E14" w:rsidP="005C6501">
            <w:pPr>
              <w:keepNext/>
              <w:rPr>
                <w:sz w:val="18"/>
                <w:szCs w:val="18"/>
                <w:lang w:val="sk-SK"/>
              </w:rPr>
            </w:pPr>
          </w:p>
        </w:tc>
      </w:tr>
      <w:tr w:rsidR="00E66C8C" w:rsidRPr="001A15A0" w14:paraId="59B5BD1E" w14:textId="77777777" w:rsidTr="00522012">
        <w:trPr>
          <w:cantSplit/>
        </w:trPr>
        <w:tc>
          <w:tcPr>
            <w:tcW w:w="3015" w:type="dxa"/>
          </w:tcPr>
          <w:p w14:paraId="678B057D" w14:textId="77777777" w:rsidR="00E66C8C" w:rsidRPr="001A15A0" w:rsidRDefault="00E66C8C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NUMSEG</w:t>
            </w:r>
          </w:p>
        </w:tc>
        <w:tc>
          <w:tcPr>
            <w:tcW w:w="720" w:type="dxa"/>
          </w:tcPr>
          <w:p w14:paraId="5B5E8664" w14:textId="77777777" w:rsidR="00E66C8C" w:rsidRPr="001A15A0" w:rsidRDefault="00E66C8C" w:rsidP="005C6501">
            <w:pPr>
              <w:keepNext/>
              <w:rPr>
                <w:rFonts w:cs="Arial"/>
                <w:sz w:val="18"/>
                <w:szCs w:val="18"/>
                <w:lang w:val="bg-BG"/>
              </w:rPr>
            </w:pPr>
            <w:r w:rsidRPr="001A15A0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3780" w:type="dxa"/>
          </w:tcPr>
          <w:p w14:paraId="54569F71" w14:textId="77777777" w:rsidR="00E66C8C" w:rsidRPr="001A15A0" w:rsidRDefault="00E66C8C" w:rsidP="005C6501">
            <w:pPr>
              <w:keepNext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Брой сегменти в съобщението</w:t>
            </w:r>
          </w:p>
        </w:tc>
        <w:tc>
          <w:tcPr>
            <w:tcW w:w="900" w:type="dxa"/>
          </w:tcPr>
          <w:p w14:paraId="1A2F8839" w14:textId="77777777" w:rsidR="00E66C8C" w:rsidRPr="001A15A0" w:rsidRDefault="00E66C8C" w:rsidP="005C6501">
            <w:pPr>
              <w:keepNext/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0074</w:t>
            </w:r>
          </w:p>
        </w:tc>
        <w:tc>
          <w:tcPr>
            <w:tcW w:w="3796" w:type="dxa"/>
            <w:vAlign w:val="bottom"/>
          </w:tcPr>
          <w:p w14:paraId="2C89A1D7" w14:textId="77777777" w:rsidR="00E66C8C" w:rsidRDefault="00E66C8C">
            <w:pPr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>Брой сегменти в съобщението</w:t>
            </w:r>
          </w:p>
        </w:tc>
        <w:tc>
          <w:tcPr>
            <w:tcW w:w="2144" w:type="dxa"/>
          </w:tcPr>
          <w:p w14:paraId="3712723F" w14:textId="77777777" w:rsidR="00E66C8C" w:rsidRPr="001A15A0" w:rsidRDefault="00E66C8C" w:rsidP="005C6501"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  <w:tr w:rsidR="00E66C8C" w:rsidRPr="001A15A0" w14:paraId="46790E0D" w14:textId="77777777" w:rsidTr="00522012">
        <w:trPr>
          <w:cantSplit/>
        </w:trPr>
        <w:tc>
          <w:tcPr>
            <w:tcW w:w="3015" w:type="dxa"/>
          </w:tcPr>
          <w:p w14:paraId="2C2506C2" w14:textId="77777777" w:rsidR="00E66C8C" w:rsidRPr="001A15A0" w:rsidRDefault="00E66C8C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REFNUM</w:t>
            </w:r>
          </w:p>
        </w:tc>
        <w:tc>
          <w:tcPr>
            <w:tcW w:w="720" w:type="dxa"/>
          </w:tcPr>
          <w:p w14:paraId="238118AB" w14:textId="77777777" w:rsidR="00E66C8C" w:rsidRPr="001A15A0" w:rsidRDefault="00E66C8C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14</w:t>
            </w:r>
          </w:p>
        </w:tc>
        <w:tc>
          <w:tcPr>
            <w:tcW w:w="3780" w:type="dxa"/>
          </w:tcPr>
          <w:p w14:paraId="2A9C29F2" w14:textId="77777777" w:rsidR="00E66C8C" w:rsidRPr="001A15A0" w:rsidRDefault="00E66C8C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sz w:val="18"/>
                <w:szCs w:val="18"/>
                <w:lang w:val="bg-BG"/>
              </w:rPr>
              <w:t>Номер съобщение</w:t>
            </w:r>
          </w:p>
        </w:tc>
        <w:tc>
          <w:tcPr>
            <w:tcW w:w="900" w:type="dxa"/>
          </w:tcPr>
          <w:p w14:paraId="4401E9E1" w14:textId="77777777" w:rsidR="00E66C8C" w:rsidRPr="001A15A0" w:rsidRDefault="00E66C8C" w:rsidP="005C6501">
            <w:pPr>
              <w:rPr>
                <w:rFonts w:cs="Arial"/>
                <w:sz w:val="18"/>
                <w:szCs w:val="18"/>
                <w:lang w:val="sk-SK"/>
              </w:rPr>
            </w:pPr>
            <w:r w:rsidRPr="001A15A0">
              <w:rPr>
                <w:rFonts w:cs="Arial"/>
                <w:sz w:val="18"/>
                <w:szCs w:val="18"/>
                <w:lang w:val="sk-SK"/>
              </w:rPr>
              <w:t>0062</w:t>
            </w:r>
          </w:p>
        </w:tc>
        <w:tc>
          <w:tcPr>
            <w:tcW w:w="3796" w:type="dxa"/>
            <w:vAlign w:val="bottom"/>
          </w:tcPr>
          <w:p w14:paraId="187622B9" w14:textId="77777777" w:rsidR="00E66C8C" w:rsidRDefault="00E66C8C">
            <w:pPr>
              <w:rPr>
                <w:rFonts w:cs="Arial"/>
                <w:i/>
                <w:iCs/>
                <w:sz w:val="18"/>
                <w:szCs w:val="18"/>
              </w:rPr>
            </w:pPr>
            <w:r>
              <w:rPr>
                <w:rFonts w:cs="Arial"/>
                <w:i/>
                <w:iCs/>
                <w:sz w:val="18"/>
                <w:szCs w:val="18"/>
              </w:rPr>
              <w:t xml:space="preserve">Уникален номер на съобщение. </w:t>
            </w:r>
            <w:r>
              <w:rPr>
                <w:rFonts w:cs="Arial"/>
                <w:i/>
                <w:iCs/>
                <w:sz w:val="18"/>
                <w:szCs w:val="18"/>
              </w:rPr>
              <w:br/>
              <w:t>Съдържанието е идентично на сегмент: UNH, Поле:  REFERENCENUMBER</w:t>
            </w:r>
          </w:p>
        </w:tc>
        <w:tc>
          <w:tcPr>
            <w:tcW w:w="2144" w:type="dxa"/>
          </w:tcPr>
          <w:p w14:paraId="071EDFB6" w14:textId="77777777" w:rsidR="00E66C8C" w:rsidRPr="001A15A0" w:rsidRDefault="00E66C8C" w:rsidP="005C6501">
            <w:r w:rsidRPr="001A15A0">
              <w:rPr>
                <w:noProof/>
                <w:sz w:val="18"/>
                <w:szCs w:val="18"/>
                <w:lang w:val="bg-BG"/>
              </w:rPr>
              <w:t>910, 970, 915</w:t>
            </w:r>
          </w:p>
        </w:tc>
      </w:tr>
    </w:tbl>
    <w:p w14:paraId="2D1CE6C2" w14:textId="77777777" w:rsidR="00E90163" w:rsidRPr="001A15A0" w:rsidRDefault="00E90163" w:rsidP="00E90163">
      <w:pPr>
        <w:keepNext/>
        <w:rPr>
          <w:sz w:val="18"/>
          <w:szCs w:val="18"/>
          <w:lang w:val="sk-SK"/>
        </w:rPr>
      </w:pPr>
      <w:bookmarkStart w:id="0" w:name="_Toc118009768"/>
    </w:p>
    <w:p w14:paraId="48CD78BE" w14:textId="77777777" w:rsidR="00C6694A" w:rsidRDefault="0060267C" w:rsidP="00C6694A">
      <w:pPr>
        <w:pStyle w:val="Heading1"/>
        <w:pageBreakBefore w:val="0"/>
        <w:rPr>
          <w:color w:val="auto"/>
          <w:lang w:val="en-US"/>
        </w:rPr>
      </w:pPr>
      <w:r w:rsidRPr="001A15A0">
        <w:rPr>
          <w:color w:val="auto"/>
          <w:lang w:val="sk-SK"/>
        </w:rPr>
        <w:br w:type="page"/>
      </w:r>
      <w:bookmarkEnd w:id="0"/>
      <w:r w:rsidR="00C6694A" w:rsidRPr="001A15A0">
        <w:rPr>
          <w:color w:val="auto"/>
          <w:lang w:val="bg-BG"/>
        </w:rPr>
        <w:lastRenderedPageBreak/>
        <w:t>СПИСЪК НА ПРИЛОЖЕНИЯТА</w:t>
      </w:r>
    </w:p>
    <w:p w14:paraId="0D9DE9D1" w14:textId="77777777" w:rsidR="001A15A0" w:rsidRPr="001A15A0" w:rsidRDefault="001A15A0" w:rsidP="001A15A0">
      <w:pPr>
        <w:rPr>
          <w:lang w:val="en-US"/>
        </w:rPr>
      </w:pPr>
    </w:p>
    <w:tbl>
      <w:tblPr>
        <w:tblW w:w="9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3265"/>
        <w:gridCol w:w="4126"/>
      </w:tblGrid>
      <w:tr w:rsidR="00C6694A" w:rsidRPr="001A15A0" w14:paraId="6D1710D3" w14:textId="77777777" w:rsidTr="009E19F3">
        <w:tc>
          <w:tcPr>
            <w:tcW w:w="1668" w:type="dxa"/>
            <w:shd w:val="clear" w:color="auto" w:fill="BFBFBF"/>
          </w:tcPr>
          <w:p w14:paraId="7E1FB3C4" w14:textId="77777777" w:rsidR="00C6694A" w:rsidRPr="009E19F3" w:rsidRDefault="00C6694A" w:rsidP="00EC0D8F">
            <w:pPr>
              <w:keepNext/>
              <w:spacing w:before="60" w:after="60"/>
              <w:jc w:val="center"/>
              <w:rPr>
                <w:rFonts w:cs="Arial"/>
                <w:b/>
                <w:sz w:val="18"/>
                <w:szCs w:val="18"/>
                <w:lang w:val="bg-BG"/>
              </w:rPr>
            </w:pPr>
            <w:r w:rsidRPr="009E19F3">
              <w:rPr>
                <w:rFonts w:cs="Arial"/>
                <w:b/>
                <w:sz w:val="18"/>
                <w:szCs w:val="18"/>
                <w:lang w:val="bg-BG"/>
              </w:rPr>
              <w:t>Прилож</w:t>
            </w:r>
            <w:r w:rsidRPr="009E19F3">
              <w:rPr>
                <w:rFonts w:cs="Arial"/>
                <w:b/>
                <w:sz w:val="18"/>
                <w:szCs w:val="18"/>
                <w:lang w:val="en-US"/>
              </w:rPr>
              <w:t>e</w:t>
            </w:r>
            <w:r w:rsidR="009E19F3">
              <w:rPr>
                <w:rFonts w:cs="Arial"/>
                <w:b/>
                <w:sz w:val="18"/>
                <w:szCs w:val="18"/>
                <w:lang w:val="bg-BG"/>
              </w:rPr>
              <w:t xml:space="preserve">ние </w:t>
            </w:r>
            <w:r w:rsidRPr="009E19F3">
              <w:rPr>
                <w:rFonts w:cs="Arial"/>
                <w:b/>
                <w:sz w:val="18"/>
                <w:szCs w:val="18"/>
                <w:lang w:val="bg-BG"/>
              </w:rPr>
              <w:t>№</w:t>
            </w:r>
          </w:p>
        </w:tc>
        <w:tc>
          <w:tcPr>
            <w:tcW w:w="3265" w:type="dxa"/>
            <w:shd w:val="clear" w:color="auto" w:fill="BFBFBF"/>
          </w:tcPr>
          <w:p w14:paraId="214052ED" w14:textId="77777777" w:rsidR="00C6694A" w:rsidRPr="009E19F3" w:rsidRDefault="00C6694A" w:rsidP="00EC0D8F">
            <w:pPr>
              <w:keepNext/>
              <w:spacing w:before="60" w:after="60"/>
              <w:jc w:val="center"/>
              <w:rPr>
                <w:rFonts w:cs="Arial"/>
                <w:b/>
                <w:sz w:val="18"/>
                <w:szCs w:val="18"/>
                <w:lang w:val="bg-BG"/>
              </w:rPr>
            </w:pPr>
            <w:r w:rsidRPr="009E19F3">
              <w:rPr>
                <w:rFonts w:cs="Arial"/>
                <w:b/>
                <w:sz w:val="18"/>
                <w:szCs w:val="18"/>
                <w:lang w:val="bg-BG"/>
              </w:rPr>
              <w:t>Описание</w:t>
            </w:r>
          </w:p>
        </w:tc>
        <w:tc>
          <w:tcPr>
            <w:tcW w:w="4126" w:type="dxa"/>
            <w:shd w:val="clear" w:color="auto" w:fill="BFBFBF"/>
          </w:tcPr>
          <w:p w14:paraId="3BBA1727" w14:textId="77777777" w:rsidR="00C6694A" w:rsidRPr="00B013D5" w:rsidRDefault="00C6694A" w:rsidP="00EC0D8F">
            <w:pPr>
              <w:keepNext/>
              <w:spacing w:before="60" w:after="60"/>
              <w:jc w:val="center"/>
              <w:rPr>
                <w:rFonts w:cs="Arial"/>
                <w:b/>
                <w:sz w:val="18"/>
                <w:szCs w:val="18"/>
                <w:lang w:val="bg-BG"/>
              </w:rPr>
            </w:pPr>
            <w:r w:rsidRPr="00B013D5">
              <w:rPr>
                <w:rFonts w:cs="Arial"/>
                <w:b/>
                <w:sz w:val="18"/>
                <w:szCs w:val="18"/>
                <w:lang w:val="bg-BG"/>
              </w:rPr>
              <w:t>Име на файл</w:t>
            </w:r>
          </w:p>
        </w:tc>
      </w:tr>
      <w:tr w:rsidR="00C6694A" w:rsidRPr="001A15A0" w14:paraId="07F30D0B" w14:textId="77777777" w:rsidTr="009E19F3">
        <w:tc>
          <w:tcPr>
            <w:tcW w:w="1668" w:type="dxa"/>
          </w:tcPr>
          <w:p w14:paraId="28ED70CE" w14:textId="77777777" w:rsidR="00C6694A" w:rsidRPr="001A15A0" w:rsidRDefault="00C6694A" w:rsidP="00C64F97">
            <w:pPr>
              <w:keepNext/>
              <w:spacing w:before="60" w:after="60"/>
              <w:jc w:val="center"/>
              <w:rPr>
                <w:rFonts w:cs="Arial"/>
                <w:sz w:val="20"/>
                <w:szCs w:val="20"/>
                <w:lang w:val="sk-SK"/>
              </w:rPr>
            </w:pPr>
            <w:r w:rsidRPr="001A15A0">
              <w:rPr>
                <w:rFonts w:cs="Arial"/>
                <w:sz w:val="20"/>
                <w:szCs w:val="20"/>
                <w:lang w:val="sk-SK"/>
              </w:rPr>
              <w:t>1</w:t>
            </w:r>
          </w:p>
        </w:tc>
        <w:tc>
          <w:tcPr>
            <w:tcW w:w="3265" w:type="dxa"/>
          </w:tcPr>
          <w:p w14:paraId="380D55F2" w14:textId="77777777" w:rsidR="00C6694A" w:rsidRPr="001A15A0" w:rsidRDefault="00C6694A" w:rsidP="00076442">
            <w:pPr>
              <w:keepNext/>
              <w:spacing w:before="60" w:after="60"/>
              <w:rPr>
                <w:rFonts w:cs="Arial"/>
                <w:sz w:val="20"/>
                <w:szCs w:val="20"/>
                <w:lang w:val="en-US"/>
              </w:rPr>
            </w:pPr>
            <w:r w:rsidRPr="001A15A0">
              <w:rPr>
                <w:rFonts w:cs="Arial"/>
                <w:sz w:val="20"/>
                <w:szCs w:val="20"/>
                <w:lang w:val="bg-BG"/>
              </w:rPr>
              <w:t>Техническо описание</w:t>
            </w:r>
          </w:p>
        </w:tc>
        <w:tc>
          <w:tcPr>
            <w:tcW w:w="4126" w:type="dxa"/>
          </w:tcPr>
          <w:p w14:paraId="72A6E6D9" w14:textId="77777777" w:rsidR="00C6694A" w:rsidRPr="00B013D5" w:rsidRDefault="00C6694A" w:rsidP="00EC0D8F">
            <w:pPr>
              <w:keepNext/>
              <w:spacing w:before="60" w:after="60"/>
              <w:rPr>
                <w:rFonts w:cs="Arial"/>
                <w:sz w:val="20"/>
                <w:szCs w:val="20"/>
                <w:lang w:val="en-US"/>
              </w:rPr>
            </w:pPr>
            <w:r w:rsidRPr="00B013D5">
              <w:rPr>
                <w:rFonts w:cs="Arial"/>
                <w:sz w:val="20"/>
                <w:szCs w:val="20"/>
                <w:lang w:val="bg-BG"/>
              </w:rPr>
              <w:t xml:space="preserve">Приложение </w:t>
            </w:r>
            <w:r w:rsidRPr="00B013D5">
              <w:rPr>
                <w:rFonts w:cs="Arial"/>
                <w:sz w:val="20"/>
                <w:szCs w:val="20"/>
                <w:lang w:val="en-US"/>
              </w:rPr>
              <w:t>4</w:t>
            </w:r>
            <w:r w:rsidR="00C04BB1" w:rsidRPr="00B013D5">
              <w:rPr>
                <w:rFonts w:cs="Arial"/>
                <w:sz w:val="20"/>
                <w:szCs w:val="20"/>
                <w:lang w:val="bg-BG"/>
              </w:rPr>
              <w:t>_</w:t>
            </w:r>
            <w:r w:rsidRPr="00B013D5">
              <w:rPr>
                <w:rFonts w:cs="Arial"/>
                <w:sz w:val="20"/>
                <w:szCs w:val="20"/>
                <w:lang w:val="en-US"/>
              </w:rPr>
              <w:t>INVOIC</w:t>
            </w:r>
            <w:r w:rsidR="00580C22">
              <w:rPr>
                <w:rFonts w:cs="Arial"/>
                <w:sz w:val="20"/>
                <w:szCs w:val="20"/>
                <w:lang w:val="en-US"/>
              </w:rPr>
              <w:t>_v04</w:t>
            </w:r>
            <w:r w:rsidRPr="00B013D5">
              <w:rPr>
                <w:rFonts w:cs="Arial"/>
                <w:sz w:val="20"/>
                <w:szCs w:val="20"/>
                <w:lang w:val="en-US"/>
              </w:rPr>
              <w:t>.xls</w:t>
            </w:r>
            <w:r w:rsidR="00B013D5" w:rsidRPr="00B013D5">
              <w:rPr>
                <w:rFonts w:cs="Arial"/>
                <w:sz w:val="20"/>
                <w:szCs w:val="20"/>
                <w:lang w:val="en-US"/>
              </w:rPr>
              <w:t>x</w:t>
            </w:r>
          </w:p>
        </w:tc>
      </w:tr>
      <w:tr w:rsidR="00076442" w:rsidRPr="001A15A0" w14:paraId="19187ACE" w14:textId="77777777" w:rsidTr="009E19F3">
        <w:tc>
          <w:tcPr>
            <w:tcW w:w="1668" w:type="dxa"/>
          </w:tcPr>
          <w:p w14:paraId="12481C5E" w14:textId="77777777" w:rsidR="00076442" w:rsidRPr="001A15A0" w:rsidRDefault="00076442" w:rsidP="00F36DEA">
            <w:pPr>
              <w:keepNext/>
              <w:spacing w:before="60" w:after="60"/>
              <w:jc w:val="center"/>
              <w:rPr>
                <w:rFonts w:cs="Arial"/>
                <w:sz w:val="20"/>
                <w:szCs w:val="20"/>
                <w:lang w:val="sk-SK"/>
              </w:rPr>
            </w:pPr>
            <w:r w:rsidRPr="001A15A0">
              <w:rPr>
                <w:rFonts w:cs="Arial"/>
                <w:sz w:val="20"/>
                <w:szCs w:val="20"/>
                <w:lang w:val="sk-SK"/>
              </w:rPr>
              <w:t>2</w:t>
            </w:r>
          </w:p>
        </w:tc>
        <w:tc>
          <w:tcPr>
            <w:tcW w:w="3265" w:type="dxa"/>
          </w:tcPr>
          <w:p w14:paraId="7374EC8E" w14:textId="77777777" w:rsidR="00076442" w:rsidRPr="001A15A0" w:rsidRDefault="00076442" w:rsidP="00F36DEA">
            <w:pPr>
              <w:keepNext/>
              <w:spacing w:before="60" w:after="60"/>
              <w:rPr>
                <w:rFonts w:cs="Arial"/>
                <w:sz w:val="20"/>
                <w:szCs w:val="20"/>
                <w:lang w:val="bg-BG"/>
              </w:rPr>
            </w:pPr>
            <w:r w:rsidRPr="001A15A0">
              <w:rPr>
                <w:rFonts w:cs="Arial"/>
                <w:sz w:val="20"/>
                <w:szCs w:val="20"/>
                <w:lang w:val="bg-BG"/>
              </w:rPr>
              <w:t>Класификатори</w:t>
            </w:r>
          </w:p>
        </w:tc>
        <w:tc>
          <w:tcPr>
            <w:tcW w:w="4126" w:type="dxa"/>
          </w:tcPr>
          <w:p w14:paraId="67A3FC71" w14:textId="77777777" w:rsidR="00076442" w:rsidRPr="001A15A0" w:rsidRDefault="00076442" w:rsidP="004E4FA7">
            <w:pPr>
              <w:keepNext/>
              <w:spacing w:before="60" w:after="60"/>
              <w:rPr>
                <w:rFonts w:cs="Arial"/>
                <w:sz w:val="20"/>
                <w:szCs w:val="20"/>
                <w:lang w:val="bg-BG"/>
              </w:rPr>
            </w:pPr>
            <w:r w:rsidRPr="001A15A0">
              <w:rPr>
                <w:rFonts w:cs="Arial"/>
                <w:sz w:val="20"/>
                <w:szCs w:val="20"/>
                <w:lang w:val="bg-BG"/>
              </w:rPr>
              <w:t>Класификатори</w:t>
            </w:r>
            <w:r w:rsidR="00DC2E24">
              <w:rPr>
                <w:rFonts w:cs="Arial"/>
                <w:sz w:val="20"/>
                <w:szCs w:val="20"/>
                <w:lang w:val="en-US"/>
              </w:rPr>
              <w:t>_</w:t>
            </w:r>
            <w:r w:rsidR="00580C22">
              <w:rPr>
                <w:rFonts w:cs="Arial"/>
                <w:sz w:val="20"/>
                <w:szCs w:val="20"/>
                <w:lang w:val="en-US"/>
              </w:rPr>
              <w:t>v0</w:t>
            </w:r>
            <w:r w:rsidR="00580C22">
              <w:rPr>
                <w:rFonts w:cs="Arial"/>
                <w:sz w:val="20"/>
                <w:szCs w:val="20"/>
                <w:lang w:val="bg-BG"/>
              </w:rPr>
              <w:t>4</w:t>
            </w:r>
            <w:r w:rsidRPr="001A15A0">
              <w:rPr>
                <w:rFonts w:cs="Arial"/>
                <w:sz w:val="20"/>
                <w:szCs w:val="20"/>
                <w:lang w:val="en-US"/>
              </w:rPr>
              <w:t>.xls</w:t>
            </w:r>
            <w:r w:rsidR="00B013D5">
              <w:rPr>
                <w:rFonts w:cs="Arial"/>
                <w:sz w:val="20"/>
                <w:szCs w:val="20"/>
                <w:lang w:val="en-US"/>
              </w:rPr>
              <w:t>x</w:t>
            </w:r>
          </w:p>
        </w:tc>
      </w:tr>
      <w:tr w:rsidR="00B013D5" w:rsidRPr="001A15A0" w14:paraId="6FC3098C" w14:textId="77777777" w:rsidTr="009E19F3">
        <w:tc>
          <w:tcPr>
            <w:tcW w:w="1668" w:type="dxa"/>
          </w:tcPr>
          <w:p w14:paraId="5B2BFF0F" w14:textId="77777777" w:rsidR="00B013D5" w:rsidRPr="008227A0" w:rsidRDefault="00B013D5" w:rsidP="008227A0">
            <w:pPr>
              <w:keepNext/>
              <w:spacing w:before="60" w:after="60"/>
              <w:jc w:val="center"/>
              <w:rPr>
                <w:rFonts w:cs="Arial"/>
                <w:sz w:val="20"/>
                <w:szCs w:val="20"/>
                <w:lang w:val="sk-SK"/>
              </w:rPr>
            </w:pPr>
            <w:r w:rsidRPr="008227A0">
              <w:rPr>
                <w:rFonts w:cs="Arial"/>
                <w:sz w:val="20"/>
                <w:szCs w:val="20"/>
                <w:lang w:val="sk-SK"/>
              </w:rPr>
              <w:t>3</w:t>
            </w:r>
          </w:p>
        </w:tc>
        <w:tc>
          <w:tcPr>
            <w:tcW w:w="3265" w:type="dxa"/>
          </w:tcPr>
          <w:p w14:paraId="41E4D491" w14:textId="77777777" w:rsidR="00B013D5" w:rsidRPr="008227A0" w:rsidRDefault="00B013D5" w:rsidP="008227A0">
            <w:pPr>
              <w:keepNext/>
              <w:spacing w:before="60" w:after="60"/>
              <w:rPr>
                <w:rFonts w:cs="Arial"/>
                <w:sz w:val="20"/>
                <w:szCs w:val="20"/>
                <w:lang w:val="sk-SK"/>
              </w:rPr>
            </w:pPr>
            <w:r w:rsidRPr="008227A0">
              <w:rPr>
                <w:rFonts w:cs="Arial"/>
                <w:sz w:val="20"/>
                <w:szCs w:val="20"/>
                <w:lang w:val="sk-SK"/>
              </w:rPr>
              <w:t>XSD структура на съобщението</w:t>
            </w:r>
          </w:p>
        </w:tc>
        <w:tc>
          <w:tcPr>
            <w:tcW w:w="4126" w:type="dxa"/>
          </w:tcPr>
          <w:p w14:paraId="02BB8AA8" w14:textId="77777777" w:rsidR="00B013D5" w:rsidRPr="008227A0" w:rsidRDefault="00B013D5" w:rsidP="004E4FA7">
            <w:pPr>
              <w:keepNext/>
              <w:spacing w:before="60" w:after="60"/>
              <w:rPr>
                <w:rFonts w:cs="Arial"/>
                <w:sz w:val="20"/>
                <w:szCs w:val="20"/>
                <w:lang w:val="sk-SK"/>
              </w:rPr>
            </w:pPr>
            <w:r w:rsidRPr="008227A0">
              <w:rPr>
                <w:rFonts w:cs="Arial"/>
                <w:sz w:val="20"/>
                <w:szCs w:val="20"/>
                <w:lang w:val="sk-SK"/>
              </w:rPr>
              <w:t>INVOIC_</w:t>
            </w:r>
            <w:r w:rsidR="004E4FA7" w:rsidRPr="008227A0">
              <w:rPr>
                <w:rFonts w:cs="Arial"/>
                <w:sz w:val="20"/>
                <w:szCs w:val="20"/>
                <w:lang w:val="sk-SK"/>
              </w:rPr>
              <w:t>v</w:t>
            </w:r>
            <w:r w:rsidR="004E4FA7">
              <w:rPr>
                <w:rFonts w:cs="Arial"/>
                <w:sz w:val="20"/>
                <w:szCs w:val="20"/>
                <w:lang w:val="sk-SK"/>
              </w:rPr>
              <w:t>0</w:t>
            </w:r>
            <w:r w:rsidR="004E4FA7">
              <w:rPr>
                <w:rFonts w:cs="Arial"/>
                <w:sz w:val="20"/>
                <w:szCs w:val="20"/>
                <w:lang w:val="bg-BG"/>
              </w:rPr>
              <w:t>2</w:t>
            </w:r>
            <w:r w:rsidRPr="008227A0">
              <w:rPr>
                <w:rFonts w:cs="Arial"/>
                <w:sz w:val="20"/>
                <w:szCs w:val="20"/>
                <w:lang w:val="sk-SK"/>
              </w:rPr>
              <w:t>.xsd</w:t>
            </w:r>
          </w:p>
        </w:tc>
      </w:tr>
      <w:tr w:rsidR="00B013D5" w:rsidRPr="001A15A0" w14:paraId="319223FE" w14:textId="77777777" w:rsidTr="009E19F3">
        <w:tc>
          <w:tcPr>
            <w:tcW w:w="1668" w:type="dxa"/>
          </w:tcPr>
          <w:p w14:paraId="28523ABF" w14:textId="77777777" w:rsidR="00B013D5" w:rsidRPr="008227A0" w:rsidRDefault="00B013D5" w:rsidP="008227A0">
            <w:pPr>
              <w:keepNext/>
              <w:spacing w:before="60" w:after="60"/>
              <w:jc w:val="center"/>
              <w:rPr>
                <w:rFonts w:cs="Arial"/>
                <w:sz w:val="20"/>
                <w:szCs w:val="20"/>
                <w:lang w:val="sk-SK"/>
              </w:rPr>
            </w:pPr>
            <w:r w:rsidRPr="008227A0">
              <w:rPr>
                <w:rFonts w:cs="Arial"/>
                <w:sz w:val="20"/>
                <w:szCs w:val="20"/>
                <w:lang w:val="sk-SK"/>
              </w:rPr>
              <w:t>4</w:t>
            </w:r>
          </w:p>
        </w:tc>
        <w:tc>
          <w:tcPr>
            <w:tcW w:w="3265" w:type="dxa"/>
          </w:tcPr>
          <w:p w14:paraId="75A477BE" w14:textId="77777777" w:rsidR="00B013D5" w:rsidRPr="008227A0" w:rsidRDefault="00B013D5" w:rsidP="008227A0">
            <w:pPr>
              <w:keepNext/>
              <w:spacing w:before="60" w:after="60"/>
              <w:rPr>
                <w:rFonts w:cs="Arial"/>
                <w:sz w:val="20"/>
                <w:szCs w:val="20"/>
                <w:lang w:val="sk-SK"/>
              </w:rPr>
            </w:pPr>
            <w:r w:rsidRPr="008227A0">
              <w:rPr>
                <w:rFonts w:cs="Arial"/>
                <w:sz w:val="20"/>
                <w:szCs w:val="20"/>
                <w:lang w:val="sk-SK"/>
              </w:rPr>
              <w:t>Примерно съобщение транзакция 910</w:t>
            </w:r>
          </w:p>
        </w:tc>
        <w:tc>
          <w:tcPr>
            <w:tcW w:w="4126" w:type="dxa"/>
          </w:tcPr>
          <w:p w14:paraId="4192A35E" w14:textId="77777777" w:rsidR="00B013D5" w:rsidRPr="008227A0" w:rsidRDefault="00B013D5" w:rsidP="004E4FA7">
            <w:pPr>
              <w:keepNext/>
              <w:spacing w:before="60" w:after="60"/>
              <w:rPr>
                <w:rFonts w:cs="Arial"/>
                <w:sz w:val="20"/>
                <w:szCs w:val="20"/>
                <w:lang w:val="sk-SK"/>
              </w:rPr>
            </w:pPr>
            <w:r w:rsidRPr="008227A0">
              <w:rPr>
                <w:rFonts w:cs="Arial"/>
                <w:sz w:val="20"/>
                <w:szCs w:val="20"/>
                <w:lang w:val="sk-SK"/>
              </w:rPr>
              <w:t>INVOIC_910</w:t>
            </w:r>
            <w:r w:rsidR="001A64E4" w:rsidRPr="001A64E4">
              <w:rPr>
                <w:rFonts w:cs="Arial"/>
                <w:sz w:val="20"/>
                <w:szCs w:val="20"/>
                <w:lang w:val="sk-SK"/>
              </w:rPr>
              <w:t>_</w:t>
            </w:r>
            <w:r w:rsidR="004E4FA7" w:rsidRPr="001A64E4">
              <w:rPr>
                <w:rFonts w:cs="Arial"/>
                <w:sz w:val="20"/>
                <w:szCs w:val="20"/>
                <w:lang w:val="sk-SK"/>
              </w:rPr>
              <w:t>v0</w:t>
            </w:r>
            <w:r w:rsidR="004E4FA7">
              <w:rPr>
                <w:rFonts w:cs="Arial"/>
                <w:sz w:val="20"/>
                <w:szCs w:val="20"/>
                <w:lang w:val="bg-BG"/>
              </w:rPr>
              <w:t>2</w:t>
            </w:r>
            <w:r w:rsidRPr="008227A0">
              <w:rPr>
                <w:rFonts w:cs="Arial"/>
                <w:sz w:val="20"/>
                <w:szCs w:val="20"/>
                <w:lang w:val="sk-SK"/>
              </w:rPr>
              <w:t>.xml</w:t>
            </w:r>
          </w:p>
        </w:tc>
      </w:tr>
      <w:tr w:rsidR="00DC2E24" w:rsidRPr="001A15A0" w14:paraId="7354477C" w14:textId="77777777" w:rsidTr="009E19F3">
        <w:tc>
          <w:tcPr>
            <w:tcW w:w="1668" w:type="dxa"/>
          </w:tcPr>
          <w:p w14:paraId="4E7B8EC1" w14:textId="77777777" w:rsidR="00DC2E24" w:rsidRPr="008227A0" w:rsidRDefault="00DC2E24" w:rsidP="00DC2E24">
            <w:pPr>
              <w:keepNext/>
              <w:spacing w:before="60" w:after="60"/>
              <w:jc w:val="center"/>
              <w:rPr>
                <w:rFonts w:cs="Arial"/>
                <w:sz w:val="20"/>
                <w:szCs w:val="20"/>
                <w:lang w:val="sk-SK"/>
              </w:rPr>
            </w:pPr>
            <w:r>
              <w:rPr>
                <w:rFonts w:cs="Arial"/>
                <w:sz w:val="20"/>
                <w:szCs w:val="20"/>
                <w:lang w:val="sk-SK"/>
              </w:rPr>
              <w:t>5</w:t>
            </w:r>
          </w:p>
        </w:tc>
        <w:tc>
          <w:tcPr>
            <w:tcW w:w="3265" w:type="dxa"/>
          </w:tcPr>
          <w:p w14:paraId="752066E4" w14:textId="77777777" w:rsidR="00DC2E24" w:rsidRPr="008227A0" w:rsidRDefault="00DC2E24" w:rsidP="00DC2E24">
            <w:pPr>
              <w:keepNext/>
              <w:spacing w:before="60" w:after="60"/>
              <w:rPr>
                <w:rFonts w:cs="Arial"/>
                <w:sz w:val="20"/>
                <w:szCs w:val="20"/>
                <w:lang w:val="sk-SK"/>
              </w:rPr>
            </w:pPr>
            <w:r w:rsidRPr="008227A0">
              <w:rPr>
                <w:rFonts w:cs="Arial"/>
                <w:sz w:val="20"/>
                <w:szCs w:val="20"/>
                <w:lang w:val="sk-SK"/>
              </w:rPr>
              <w:t>Примерно съобщение транзакция 9</w:t>
            </w:r>
            <w:r>
              <w:rPr>
                <w:rFonts w:cs="Arial"/>
                <w:sz w:val="20"/>
                <w:szCs w:val="20"/>
                <w:lang w:val="sk-SK"/>
              </w:rPr>
              <w:t>70</w:t>
            </w:r>
          </w:p>
        </w:tc>
        <w:tc>
          <w:tcPr>
            <w:tcW w:w="4126" w:type="dxa"/>
          </w:tcPr>
          <w:p w14:paraId="77181E6E" w14:textId="77777777" w:rsidR="00DC2E24" w:rsidRPr="008227A0" w:rsidRDefault="00DC2E24" w:rsidP="004E4FA7">
            <w:pPr>
              <w:keepNext/>
              <w:spacing w:before="60" w:after="60"/>
              <w:rPr>
                <w:rFonts w:cs="Arial"/>
                <w:sz w:val="20"/>
                <w:szCs w:val="20"/>
                <w:lang w:val="sk-SK"/>
              </w:rPr>
            </w:pPr>
            <w:r w:rsidRPr="008227A0">
              <w:rPr>
                <w:rFonts w:cs="Arial"/>
                <w:sz w:val="20"/>
                <w:szCs w:val="20"/>
                <w:lang w:val="sk-SK"/>
              </w:rPr>
              <w:t>INVOIC_9</w:t>
            </w:r>
            <w:r>
              <w:rPr>
                <w:rFonts w:cs="Arial"/>
                <w:sz w:val="20"/>
                <w:szCs w:val="20"/>
                <w:lang w:val="sk-SK"/>
              </w:rPr>
              <w:t>70</w:t>
            </w:r>
            <w:r w:rsidR="001A64E4" w:rsidRPr="001A64E4">
              <w:rPr>
                <w:rFonts w:cs="Arial"/>
                <w:sz w:val="20"/>
                <w:szCs w:val="20"/>
                <w:lang w:val="sk-SK"/>
              </w:rPr>
              <w:t>_</w:t>
            </w:r>
            <w:r w:rsidR="004E4FA7" w:rsidRPr="001A64E4">
              <w:rPr>
                <w:rFonts w:cs="Arial"/>
                <w:sz w:val="20"/>
                <w:szCs w:val="20"/>
                <w:lang w:val="sk-SK"/>
              </w:rPr>
              <w:t>v0</w:t>
            </w:r>
            <w:r w:rsidR="004E4FA7">
              <w:rPr>
                <w:rFonts w:cs="Arial"/>
                <w:sz w:val="20"/>
                <w:szCs w:val="20"/>
                <w:lang w:val="bg-BG"/>
              </w:rPr>
              <w:t>2</w:t>
            </w:r>
            <w:r w:rsidRPr="008227A0">
              <w:rPr>
                <w:rFonts w:cs="Arial"/>
                <w:sz w:val="20"/>
                <w:szCs w:val="20"/>
                <w:lang w:val="sk-SK"/>
              </w:rPr>
              <w:t>.xml</w:t>
            </w:r>
          </w:p>
        </w:tc>
      </w:tr>
      <w:tr w:rsidR="00DC2E24" w:rsidRPr="001A15A0" w14:paraId="3FDEAAB9" w14:textId="77777777" w:rsidTr="009E19F3">
        <w:tc>
          <w:tcPr>
            <w:tcW w:w="1668" w:type="dxa"/>
          </w:tcPr>
          <w:p w14:paraId="0347650C" w14:textId="77777777" w:rsidR="00DC2E24" w:rsidRDefault="00DC2E24" w:rsidP="00DC2E24">
            <w:pPr>
              <w:keepNext/>
              <w:spacing w:before="60" w:after="60"/>
              <w:jc w:val="center"/>
              <w:rPr>
                <w:rFonts w:cs="Arial"/>
                <w:sz w:val="20"/>
                <w:szCs w:val="20"/>
                <w:lang w:val="sk-SK"/>
              </w:rPr>
            </w:pPr>
            <w:r>
              <w:rPr>
                <w:rFonts w:cs="Arial"/>
                <w:sz w:val="20"/>
                <w:szCs w:val="20"/>
                <w:lang w:val="sk-SK"/>
              </w:rPr>
              <w:t>6</w:t>
            </w:r>
          </w:p>
        </w:tc>
        <w:tc>
          <w:tcPr>
            <w:tcW w:w="3265" w:type="dxa"/>
          </w:tcPr>
          <w:p w14:paraId="64FC40B8" w14:textId="77777777" w:rsidR="00DC2E24" w:rsidRPr="00DC2E24" w:rsidRDefault="00DC2E24" w:rsidP="00DC2E24">
            <w:pPr>
              <w:keepNext/>
              <w:spacing w:before="60" w:after="60"/>
              <w:rPr>
                <w:rFonts w:cs="Arial"/>
                <w:sz w:val="20"/>
                <w:szCs w:val="20"/>
                <w:lang w:val="bg-BG"/>
              </w:rPr>
            </w:pPr>
            <w:r w:rsidRPr="008227A0">
              <w:rPr>
                <w:rFonts w:cs="Arial"/>
                <w:sz w:val="20"/>
                <w:szCs w:val="20"/>
                <w:lang w:val="sk-SK"/>
              </w:rPr>
              <w:t>Примерно съобщение транзакция 9</w:t>
            </w:r>
            <w:r>
              <w:rPr>
                <w:rFonts w:cs="Arial"/>
                <w:sz w:val="20"/>
                <w:szCs w:val="20"/>
                <w:lang w:val="sk-SK"/>
              </w:rPr>
              <w:t xml:space="preserve">15 </w:t>
            </w:r>
            <w:r>
              <w:rPr>
                <w:rFonts w:cs="Arial"/>
                <w:sz w:val="20"/>
                <w:szCs w:val="20"/>
                <w:lang w:val="bg-BG"/>
              </w:rPr>
              <w:t>към 860</w:t>
            </w:r>
          </w:p>
        </w:tc>
        <w:tc>
          <w:tcPr>
            <w:tcW w:w="4126" w:type="dxa"/>
          </w:tcPr>
          <w:p w14:paraId="3C4BB800" w14:textId="77777777" w:rsidR="00DC2E24" w:rsidRPr="008227A0" w:rsidRDefault="00DC2E24" w:rsidP="004E4FA7">
            <w:pPr>
              <w:keepNext/>
              <w:spacing w:before="60" w:after="60"/>
              <w:rPr>
                <w:rFonts w:cs="Arial"/>
                <w:sz w:val="20"/>
                <w:szCs w:val="20"/>
                <w:lang w:val="sk-SK"/>
              </w:rPr>
            </w:pPr>
            <w:r w:rsidRPr="008227A0">
              <w:rPr>
                <w:rFonts w:cs="Arial"/>
                <w:sz w:val="20"/>
                <w:szCs w:val="20"/>
                <w:lang w:val="sk-SK"/>
              </w:rPr>
              <w:t>INVOIC_9</w:t>
            </w:r>
            <w:r>
              <w:rPr>
                <w:rFonts w:cs="Arial"/>
                <w:sz w:val="20"/>
                <w:szCs w:val="20"/>
                <w:lang w:val="bg-BG"/>
              </w:rPr>
              <w:t>15</w:t>
            </w:r>
            <w:r>
              <w:rPr>
                <w:rFonts w:cs="Arial"/>
                <w:sz w:val="20"/>
                <w:szCs w:val="20"/>
                <w:lang w:val="en-US"/>
              </w:rPr>
              <w:t>_860</w:t>
            </w:r>
            <w:r w:rsidR="001A64E4" w:rsidRPr="001A64E4">
              <w:rPr>
                <w:rFonts w:cs="Arial"/>
                <w:sz w:val="20"/>
                <w:szCs w:val="20"/>
                <w:lang w:val="en-US"/>
              </w:rPr>
              <w:t>_</w:t>
            </w:r>
            <w:r w:rsidR="004E4FA7" w:rsidRPr="001A64E4">
              <w:rPr>
                <w:rFonts w:cs="Arial"/>
                <w:sz w:val="20"/>
                <w:szCs w:val="20"/>
                <w:lang w:val="en-US"/>
              </w:rPr>
              <w:t>v0</w:t>
            </w:r>
            <w:r w:rsidR="004E4FA7">
              <w:rPr>
                <w:rFonts w:cs="Arial"/>
                <w:sz w:val="20"/>
                <w:szCs w:val="20"/>
                <w:lang w:val="bg-BG"/>
              </w:rPr>
              <w:t>2</w:t>
            </w:r>
            <w:r w:rsidRPr="008227A0">
              <w:rPr>
                <w:rFonts w:cs="Arial"/>
                <w:sz w:val="20"/>
                <w:szCs w:val="20"/>
                <w:lang w:val="sk-SK"/>
              </w:rPr>
              <w:t>.xml</w:t>
            </w:r>
          </w:p>
        </w:tc>
      </w:tr>
      <w:tr w:rsidR="00DC2E24" w:rsidRPr="001A15A0" w14:paraId="3761142C" w14:textId="77777777" w:rsidTr="009E19F3">
        <w:tc>
          <w:tcPr>
            <w:tcW w:w="1668" w:type="dxa"/>
          </w:tcPr>
          <w:p w14:paraId="5C484310" w14:textId="77777777" w:rsidR="00DC2E24" w:rsidRDefault="00DC2E24" w:rsidP="00DC2E24">
            <w:pPr>
              <w:keepNext/>
              <w:spacing w:before="60" w:after="60"/>
              <w:jc w:val="center"/>
              <w:rPr>
                <w:rFonts w:cs="Arial"/>
                <w:sz w:val="20"/>
                <w:szCs w:val="20"/>
                <w:lang w:val="sk-SK"/>
              </w:rPr>
            </w:pPr>
            <w:r>
              <w:rPr>
                <w:rFonts w:cs="Arial"/>
                <w:sz w:val="20"/>
                <w:szCs w:val="20"/>
                <w:lang w:val="sk-SK"/>
              </w:rPr>
              <w:t>7</w:t>
            </w:r>
          </w:p>
        </w:tc>
        <w:tc>
          <w:tcPr>
            <w:tcW w:w="3265" w:type="dxa"/>
          </w:tcPr>
          <w:p w14:paraId="5B419E11" w14:textId="77777777" w:rsidR="00DC2E24" w:rsidRPr="00DC2E24" w:rsidRDefault="00DC2E24" w:rsidP="00DC2E24">
            <w:pPr>
              <w:keepNext/>
              <w:spacing w:before="60" w:after="60"/>
              <w:rPr>
                <w:rFonts w:cs="Arial"/>
                <w:sz w:val="20"/>
                <w:szCs w:val="20"/>
                <w:lang w:val="en-US"/>
              </w:rPr>
            </w:pPr>
            <w:r w:rsidRPr="008227A0">
              <w:rPr>
                <w:rFonts w:cs="Arial"/>
                <w:sz w:val="20"/>
                <w:szCs w:val="20"/>
                <w:lang w:val="sk-SK"/>
              </w:rPr>
              <w:t>Примерно съобщение транзакция 9</w:t>
            </w:r>
            <w:r>
              <w:rPr>
                <w:rFonts w:cs="Arial"/>
                <w:sz w:val="20"/>
                <w:szCs w:val="20"/>
                <w:lang w:val="sk-SK"/>
              </w:rPr>
              <w:t xml:space="preserve">15 </w:t>
            </w:r>
            <w:r>
              <w:rPr>
                <w:rFonts w:cs="Arial"/>
                <w:sz w:val="20"/>
                <w:szCs w:val="20"/>
                <w:lang w:val="bg-BG"/>
              </w:rPr>
              <w:t>към 86</w:t>
            </w:r>
            <w:r>
              <w:rPr>
                <w:rFonts w:cs="Arial"/>
                <w:sz w:val="20"/>
                <w:szCs w:val="20"/>
                <w:lang w:val="en-US"/>
              </w:rPr>
              <w:t>5</w:t>
            </w:r>
          </w:p>
        </w:tc>
        <w:tc>
          <w:tcPr>
            <w:tcW w:w="4126" w:type="dxa"/>
          </w:tcPr>
          <w:p w14:paraId="7F59E988" w14:textId="77777777" w:rsidR="00DC2E24" w:rsidRPr="008227A0" w:rsidRDefault="00DC2E24" w:rsidP="004E4FA7">
            <w:pPr>
              <w:keepNext/>
              <w:spacing w:before="60" w:after="60"/>
              <w:rPr>
                <w:rFonts w:cs="Arial"/>
                <w:sz w:val="20"/>
                <w:szCs w:val="20"/>
                <w:lang w:val="sk-SK"/>
              </w:rPr>
            </w:pPr>
            <w:r w:rsidRPr="008227A0">
              <w:rPr>
                <w:rFonts w:cs="Arial"/>
                <w:sz w:val="20"/>
                <w:szCs w:val="20"/>
                <w:lang w:val="sk-SK"/>
              </w:rPr>
              <w:t>INVOIC_9</w:t>
            </w:r>
            <w:r>
              <w:rPr>
                <w:rFonts w:cs="Arial"/>
                <w:sz w:val="20"/>
                <w:szCs w:val="20"/>
                <w:lang w:val="bg-BG"/>
              </w:rPr>
              <w:t>15</w:t>
            </w:r>
            <w:r>
              <w:rPr>
                <w:rFonts w:cs="Arial"/>
                <w:sz w:val="20"/>
                <w:szCs w:val="20"/>
                <w:lang w:val="en-US"/>
              </w:rPr>
              <w:t>_865</w:t>
            </w:r>
            <w:r w:rsidR="001A64E4" w:rsidRPr="001A64E4">
              <w:rPr>
                <w:rFonts w:cs="Arial"/>
                <w:sz w:val="20"/>
                <w:szCs w:val="20"/>
                <w:lang w:val="en-US"/>
              </w:rPr>
              <w:t>_</w:t>
            </w:r>
            <w:r w:rsidR="004E4FA7" w:rsidRPr="001A64E4">
              <w:rPr>
                <w:rFonts w:cs="Arial"/>
                <w:sz w:val="20"/>
                <w:szCs w:val="20"/>
                <w:lang w:val="en-US"/>
              </w:rPr>
              <w:t>v0</w:t>
            </w:r>
            <w:r w:rsidR="004E4FA7">
              <w:rPr>
                <w:rFonts w:cs="Arial"/>
                <w:sz w:val="20"/>
                <w:szCs w:val="20"/>
                <w:lang w:val="bg-BG"/>
              </w:rPr>
              <w:t>2</w:t>
            </w:r>
            <w:r w:rsidRPr="008227A0">
              <w:rPr>
                <w:rFonts w:cs="Arial"/>
                <w:sz w:val="20"/>
                <w:szCs w:val="20"/>
                <w:lang w:val="sk-SK"/>
              </w:rPr>
              <w:t>.xml</w:t>
            </w:r>
          </w:p>
        </w:tc>
      </w:tr>
    </w:tbl>
    <w:p w14:paraId="224FA8F0" w14:textId="77777777" w:rsidR="00C6694A" w:rsidRPr="001A15A0" w:rsidRDefault="00C6694A" w:rsidP="00C6694A">
      <w:pPr>
        <w:rPr>
          <w:lang w:val="sk-SK"/>
        </w:rPr>
      </w:pPr>
    </w:p>
    <w:p w14:paraId="6510C791" w14:textId="77777777" w:rsidR="000E6311" w:rsidRPr="001A15A0" w:rsidRDefault="000E6311" w:rsidP="00C6694A">
      <w:pPr>
        <w:pStyle w:val="Heading2"/>
        <w:numPr>
          <w:ilvl w:val="0"/>
          <w:numId w:val="0"/>
        </w:numPr>
        <w:ind w:left="720"/>
        <w:rPr>
          <w:color w:val="auto"/>
          <w:lang w:val="sk-SK"/>
        </w:rPr>
      </w:pPr>
    </w:p>
    <w:sectPr w:rsidR="000E6311" w:rsidRPr="001A15A0" w:rsidSect="0085799A">
      <w:headerReference w:type="first" r:id="rId14"/>
      <w:pgSz w:w="16838" w:h="11906" w:orient="landscape" w:code="9"/>
      <w:pgMar w:top="1134" w:right="170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6C0E6" w14:textId="77777777" w:rsidR="002531A6" w:rsidRDefault="002531A6" w:rsidP="00506702">
      <w:r>
        <w:separator/>
      </w:r>
    </w:p>
  </w:endnote>
  <w:endnote w:type="continuationSeparator" w:id="0">
    <w:p w14:paraId="0CB45A54" w14:textId="77777777" w:rsidR="002531A6" w:rsidRDefault="002531A6" w:rsidP="0050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6D589" w14:textId="77777777" w:rsidR="00527A5B" w:rsidRDefault="00527A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53524" w14:textId="77777777" w:rsidR="006663F2" w:rsidRDefault="006663F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D623E">
      <w:rPr>
        <w:noProof/>
      </w:rPr>
      <w:t>2</w:t>
    </w:r>
    <w:r>
      <w:rPr>
        <w:noProof/>
      </w:rPr>
      <w:fldChar w:fldCharType="end"/>
    </w:r>
  </w:p>
  <w:p w14:paraId="3D9464CB" w14:textId="77777777" w:rsidR="00C225A6" w:rsidRDefault="00C225A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952"/>
      <w:gridCol w:w="4680"/>
      <w:gridCol w:w="4006"/>
    </w:tblGrid>
    <w:tr w:rsidR="00C225A6" w:rsidRPr="003A07D7" w14:paraId="64D443EF" w14:textId="77777777" w:rsidTr="0081385C">
      <w:tc>
        <w:tcPr>
          <w:tcW w:w="1008" w:type="dxa"/>
          <w:tcBorders>
            <w:top w:val="single" w:sz="4" w:space="0" w:color="auto"/>
          </w:tcBorders>
        </w:tcPr>
        <w:p w14:paraId="2B9E25A5" w14:textId="77777777" w:rsidR="00C225A6" w:rsidRPr="003A07D7" w:rsidRDefault="00C225A6" w:rsidP="0081385C">
          <w:pPr>
            <w:pStyle w:val="Footer"/>
            <w:tabs>
              <w:tab w:val="clear" w:pos="4536"/>
              <w:tab w:val="clear" w:pos="9072"/>
            </w:tabs>
            <w:spacing w:before="120" w:after="0"/>
            <w:rPr>
              <w:rFonts w:cs="Arial"/>
              <w:sz w:val="20"/>
              <w:szCs w:val="20"/>
              <w:lang w:val="sk-SK"/>
            </w:rPr>
          </w:pPr>
          <w:r w:rsidRPr="003A07D7">
            <w:rPr>
              <w:rFonts w:cs="Arial"/>
              <w:sz w:val="20"/>
              <w:szCs w:val="20"/>
              <w:lang w:val="sk-SK"/>
            </w:rPr>
            <w:t>Verzia:</w:t>
          </w:r>
        </w:p>
      </w:tc>
      <w:tc>
        <w:tcPr>
          <w:tcW w:w="6840" w:type="dxa"/>
          <w:tcBorders>
            <w:top w:val="single" w:sz="4" w:space="0" w:color="auto"/>
          </w:tcBorders>
        </w:tcPr>
        <w:p w14:paraId="6D17078D" w14:textId="77777777" w:rsidR="00C225A6" w:rsidRPr="003A07D7" w:rsidRDefault="00C225A6" w:rsidP="0081385C">
          <w:pPr>
            <w:pStyle w:val="Footer"/>
            <w:tabs>
              <w:tab w:val="clear" w:pos="4536"/>
              <w:tab w:val="clear" w:pos="9072"/>
            </w:tabs>
            <w:spacing w:before="120" w:after="0"/>
            <w:rPr>
              <w:rFonts w:cs="Arial"/>
              <w:sz w:val="20"/>
              <w:szCs w:val="20"/>
              <w:lang w:val="sk-SK"/>
            </w:rPr>
          </w:pPr>
          <w:r w:rsidRPr="003A07D7">
            <w:rPr>
              <w:rFonts w:cs="Arial"/>
              <w:sz w:val="20"/>
              <w:szCs w:val="20"/>
              <w:lang w:val="sk-SK"/>
            </w:rPr>
            <w:t>1.0.0</w:t>
          </w:r>
        </w:p>
      </w:tc>
      <w:tc>
        <w:tcPr>
          <w:tcW w:w="6300" w:type="dxa"/>
          <w:tcBorders>
            <w:top w:val="single" w:sz="4" w:space="0" w:color="auto"/>
          </w:tcBorders>
        </w:tcPr>
        <w:p w14:paraId="2789998B" w14:textId="77777777" w:rsidR="00C225A6" w:rsidRPr="003A07D7" w:rsidRDefault="00C225A6" w:rsidP="0081385C">
          <w:pPr>
            <w:pStyle w:val="Footer"/>
            <w:tabs>
              <w:tab w:val="clear" w:pos="4536"/>
              <w:tab w:val="clear" w:pos="9072"/>
            </w:tabs>
            <w:spacing w:before="120" w:after="0"/>
            <w:jc w:val="right"/>
            <w:rPr>
              <w:rFonts w:cs="Arial"/>
              <w:sz w:val="20"/>
              <w:szCs w:val="20"/>
              <w:lang w:val="sk-SK"/>
            </w:rPr>
          </w:pPr>
          <w:r w:rsidRPr="003A07D7">
            <w:rPr>
              <w:rStyle w:val="PageNumber"/>
              <w:rFonts w:cs="Arial"/>
              <w:sz w:val="20"/>
              <w:szCs w:val="20"/>
              <w:lang w:val="sk-SK"/>
            </w:rPr>
            <w:fldChar w:fldCharType="begin"/>
          </w:r>
          <w:r w:rsidRPr="003A07D7">
            <w:rPr>
              <w:rStyle w:val="PageNumber"/>
              <w:rFonts w:cs="Arial"/>
              <w:sz w:val="20"/>
              <w:szCs w:val="20"/>
              <w:lang w:val="sk-SK"/>
            </w:rPr>
            <w:instrText xml:space="preserve"> PAGE </w:instrText>
          </w:r>
          <w:r w:rsidRPr="003A07D7">
            <w:rPr>
              <w:rStyle w:val="PageNumber"/>
              <w:rFonts w:cs="Arial"/>
              <w:sz w:val="20"/>
              <w:szCs w:val="20"/>
              <w:lang w:val="sk-SK"/>
            </w:rPr>
            <w:fldChar w:fldCharType="separate"/>
          </w:r>
          <w:r w:rsidRPr="003A07D7">
            <w:rPr>
              <w:rStyle w:val="PageNumber"/>
              <w:rFonts w:cs="Arial"/>
              <w:sz w:val="20"/>
              <w:szCs w:val="20"/>
              <w:lang w:val="sk-SK"/>
            </w:rPr>
            <w:t>1</w:t>
          </w:r>
          <w:r w:rsidRPr="003A07D7">
            <w:rPr>
              <w:rStyle w:val="PageNumber"/>
              <w:rFonts w:cs="Arial"/>
              <w:sz w:val="20"/>
              <w:szCs w:val="20"/>
              <w:lang w:val="sk-SK"/>
            </w:rPr>
            <w:fldChar w:fldCharType="end"/>
          </w:r>
        </w:p>
      </w:tc>
    </w:tr>
    <w:tr w:rsidR="00C225A6" w:rsidRPr="003A07D7" w14:paraId="337D9CDD" w14:textId="77777777" w:rsidTr="0081385C">
      <w:tc>
        <w:tcPr>
          <w:tcW w:w="1008" w:type="dxa"/>
        </w:tcPr>
        <w:p w14:paraId="3E3F0AE1" w14:textId="77777777" w:rsidR="00C225A6" w:rsidRPr="003A07D7" w:rsidRDefault="00C225A6" w:rsidP="0081385C">
          <w:pPr>
            <w:pStyle w:val="Footer"/>
            <w:tabs>
              <w:tab w:val="clear" w:pos="4536"/>
              <w:tab w:val="clear" w:pos="9072"/>
            </w:tabs>
            <w:spacing w:before="120" w:after="0"/>
            <w:rPr>
              <w:rFonts w:cs="Arial"/>
              <w:sz w:val="20"/>
              <w:szCs w:val="20"/>
              <w:lang w:val="sk-SK"/>
            </w:rPr>
          </w:pPr>
          <w:r w:rsidRPr="003A07D7">
            <w:rPr>
              <w:rFonts w:cs="Arial"/>
              <w:sz w:val="20"/>
              <w:szCs w:val="20"/>
              <w:lang w:val="sk-SK"/>
            </w:rPr>
            <w:t>Dátum:</w:t>
          </w:r>
        </w:p>
      </w:tc>
      <w:tc>
        <w:tcPr>
          <w:tcW w:w="6840" w:type="dxa"/>
        </w:tcPr>
        <w:p w14:paraId="13913887" w14:textId="77777777" w:rsidR="00C225A6" w:rsidRPr="003A07D7" w:rsidRDefault="00C225A6" w:rsidP="0081385C">
          <w:pPr>
            <w:pStyle w:val="Footer"/>
            <w:tabs>
              <w:tab w:val="clear" w:pos="4536"/>
              <w:tab w:val="clear" w:pos="9072"/>
            </w:tabs>
            <w:spacing w:before="120" w:after="0"/>
            <w:rPr>
              <w:rFonts w:cs="Arial"/>
              <w:sz w:val="20"/>
              <w:szCs w:val="20"/>
              <w:lang w:val="sk-SK"/>
            </w:rPr>
          </w:pPr>
          <w:r w:rsidRPr="003A07D7">
            <w:rPr>
              <w:rFonts w:cs="Arial"/>
              <w:sz w:val="20"/>
              <w:szCs w:val="20"/>
              <w:lang w:val="sk-SK"/>
            </w:rPr>
            <w:t>27.10.2005</w:t>
          </w:r>
        </w:p>
      </w:tc>
      <w:tc>
        <w:tcPr>
          <w:tcW w:w="6300" w:type="dxa"/>
        </w:tcPr>
        <w:p w14:paraId="45323DE7" w14:textId="77777777" w:rsidR="00C225A6" w:rsidRPr="003A07D7" w:rsidRDefault="00C225A6" w:rsidP="0081385C">
          <w:pPr>
            <w:pStyle w:val="Footer"/>
            <w:tabs>
              <w:tab w:val="clear" w:pos="4536"/>
              <w:tab w:val="clear" w:pos="9072"/>
            </w:tabs>
            <w:spacing w:before="120" w:after="0"/>
            <w:jc w:val="right"/>
            <w:rPr>
              <w:rFonts w:cs="Arial"/>
              <w:sz w:val="20"/>
              <w:szCs w:val="20"/>
              <w:lang w:val="sk-SK"/>
            </w:rPr>
          </w:pPr>
        </w:p>
      </w:tc>
    </w:tr>
  </w:tbl>
  <w:p w14:paraId="74F78ADF" w14:textId="77777777" w:rsidR="00C225A6" w:rsidRPr="003A07D7" w:rsidRDefault="00C225A6" w:rsidP="00B6748C">
    <w:pPr>
      <w:pStyle w:val="Footer"/>
      <w:tabs>
        <w:tab w:val="clear" w:pos="4536"/>
        <w:tab w:val="clear" w:pos="9072"/>
      </w:tabs>
      <w:rPr>
        <w:lang w:val="sk-SK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EF17E" w14:textId="77777777" w:rsidR="002531A6" w:rsidRDefault="002531A6" w:rsidP="00506702">
      <w:r>
        <w:separator/>
      </w:r>
    </w:p>
  </w:footnote>
  <w:footnote w:type="continuationSeparator" w:id="0">
    <w:p w14:paraId="32051F49" w14:textId="77777777" w:rsidR="002531A6" w:rsidRDefault="002531A6" w:rsidP="00506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A0370" w14:textId="77777777" w:rsidR="00527A5B" w:rsidRDefault="00527A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9AA82" w14:textId="05613C2B" w:rsidR="00836B8D" w:rsidRPr="008B229F" w:rsidRDefault="002531A6" w:rsidP="00836B8D">
    <w:pPr>
      <w:pStyle w:val="Header"/>
      <w:jc w:val="center"/>
      <w:rPr>
        <w:szCs w:val="18"/>
      </w:rPr>
    </w:pPr>
    <w:r>
      <w:rPr>
        <w:rFonts w:cs="Arial"/>
        <w:noProof/>
        <w:szCs w:val="18"/>
        <w:lang w:val="sk-SK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24BF2B1" wp14:editId="31AAED60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72400" cy="464185"/>
              <wp:effectExtent l="0" t="0" r="0" b="2540"/>
              <wp:wrapNone/>
              <wp:docPr id="716632871" name="MSIPCM308241f895e3c94b1603cf4a" descr="{&quot;HashCode&quot;:1590556173,&quot;Height&quot;:9999999.0,&quot;Width&quot;:9999999.0,&quot;Placement&quot;:&quot;Head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72400" cy="464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AA23DB" w14:textId="77777777" w:rsidR="000917DD" w:rsidRPr="00527A5B" w:rsidRDefault="00527A5B" w:rsidP="00527A5B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27A5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Restricted / Ограничено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4BF2B1" id="_x0000_t202" coordsize="21600,21600" o:spt="202" path="m,l,21600r21600,l21600,xe">
              <v:stroke joinstyle="miter"/>
              <v:path gradientshapeok="t" o:connecttype="rect"/>
            </v:shapetype>
            <v:shape id="MSIPCM308241f895e3c94b1603cf4a" o:spid="_x0000_s1026" type="#_x0000_t202" alt="{&quot;HashCode&quot;:1590556173,&quot;Height&quot;:9999999.0,&quot;Width&quot;:9999999.0,&quot;Placement&quot;:&quot;Header&quot;,&quot;Index&quot;:&quot;Primary&quot;,&quot;Section&quot;:1,&quot;Top&quot;:0.0,&quot;Left&quot;:0.0}" style="position:absolute;left:0;text-align:left;margin-left:0;margin-top:0;width:612pt;height:36.55pt;z-index:25165772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" o:allowincell="f" filled="f" stroked="f">
              <v:textbox inset=",0,,0">
                <w:txbxContent>
                  <w:p w14:paraId="06AA23DB" w14:textId="77777777" w:rsidR="000917DD" w:rsidRPr="00527A5B" w:rsidRDefault="00527A5B" w:rsidP="00527A5B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27A5B">
                      <w:rPr>
                        <w:rFonts w:ascii="Calibri" w:hAnsi="Calibri" w:cs="Calibri"/>
                        <w:color w:val="000000"/>
                        <w:sz w:val="20"/>
                      </w:rPr>
                      <w:t>Restricted / Ограничено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36B8D" w:rsidRPr="008B229F">
      <w:rPr>
        <w:rFonts w:cs="Arial"/>
        <w:szCs w:val="18"/>
        <w:lang w:val="sk-SK"/>
      </w:rPr>
      <w:t xml:space="preserve">Техническа спецификация за обмен на данни между участници на </w:t>
    </w:r>
    <w:r w:rsidR="00836B8D" w:rsidRPr="008B229F">
      <w:rPr>
        <w:rFonts w:cs="Arial"/>
        <w:szCs w:val="18"/>
        <w:lang w:val="bg-BG"/>
      </w:rPr>
      <w:t>пазара на електрическа енергия</w:t>
    </w:r>
  </w:p>
  <w:p w14:paraId="16FF3710" w14:textId="77777777" w:rsidR="00C225A6" w:rsidRPr="00836B8D" w:rsidRDefault="00C225A6" w:rsidP="00836B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0BEF7" w14:textId="77777777" w:rsidR="00C225A6" w:rsidRPr="00B92473" w:rsidRDefault="00C225A6" w:rsidP="00885FAE">
    <w:pPr>
      <w:pStyle w:val="Header"/>
      <w:pBdr>
        <w:bottom w:val="single" w:sz="4" w:space="1" w:color="auto"/>
      </w:pBdr>
      <w:tabs>
        <w:tab w:val="clear" w:pos="4536"/>
      </w:tabs>
      <w:spacing w:after="0" w:line="360" w:lineRule="auto"/>
      <w:rPr>
        <w:rFonts w:cs="Arial"/>
        <w:sz w:val="20"/>
        <w:lang w:val="sk-SK"/>
      </w:rPr>
    </w:pPr>
    <w:r w:rsidRPr="00B92473">
      <w:rPr>
        <w:rFonts w:cs="Arial"/>
        <w:sz w:val="20"/>
        <w:lang w:val="sk-SK"/>
      </w:rPr>
      <w:t>Technická špecifikácia pre výmenu dát s prevádzkovateľom distribučnej sústavy</w:t>
    </w:r>
  </w:p>
  <w:p w14:paraId="56CAE9CA" w14:textId="77777777" w:rsidR="00C225A6" w:rsidRPr="00AE3EB8" w:rsidRDefault="00C225A6">
    <w:pPr>
      <w:pStyle w:val="Header"/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A4EB" w14:textId="77777777" w:rsidR="00C225A6" w:rsidRPr="00B92473" w:rsidRDefault="00C225A6" w:rsidP="000F0967">
    <w:pPr>
      <w:pStyle w:val="Header"/>
      <w:pBdr>
        <w:bottom w:val="single" w:sz="4" w:space="1" w:color="auto"/>
      </w:pBdr>
      <w:tabs>
        <w:tab w:val="clear" w:pos="4536"/>
      </w:tabs>
      <w:spacing w:after="0" w:line="360" w:lineRule="auto"/>
      <w:rPr>
        <w:rFonts w:cs="Arial"/>
        <w:sz w:val="20"/>
        <w:lang w:val="sk-SK"/>
      </w:rPr>
    </w:pPr>
    <w:r w:rsidRPr="00B92473">
      <w:rPr>
        <w:rFonts w:cs="Arial"/>
        <w:sz w:val="20"/>
        <w:lang w:val="sk-SK"/>
      </w:rPr>
      <w:t>Technická špecifikácia pre výmenu dát s prevádzkovateľom distribučnej sústavy</w:t>
    </w:r>
  </w:p>
  <w:p w14:paraId="0629BBC4" w14:textId="77777777" w:rsidR="00C225A6" w:rsidRPr="000F0967" w:rsidRDefault="00C225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3C4E68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1C4D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628CB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D65C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428F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146F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700C9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34986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432B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1C0F4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B1E5F"/>
    <w:multiLevelType w:val="hybridMultilevel"/>
    <w:tmpl w:val="BDC2501A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92E1C"/>
    <w:multiLevelType w:val="multilevel"/>
    <w:tmpl w:val="A9DAA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05471F07"/>
    <w:multiLevelType w:val="hybridMultilevel"/>
    <w:tmpl w:val="F2E4AAE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897091"/>
    <w:multiLevelType w:val="multilevel"/>
    <w:tmpl w:val="A9DAA6B8"/>
    <w:lvl w:ilvl="0">
      <w:start w:val="1"/>
      <w:numFmt w:val="decimal"/>
      <w:pStyle w:val="Heading1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0F92488"/>
    <w:multiLevelType w:val="hybridMultilevel"/>
    <w:tmpl w:val="46C2D082"/>
    <w:lvl w:ilvl="0" w:tplc="9ADC94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5" w15:restartNumberingAfterBreak="0">
    <w:nsid w:val="255C7E2C"/>
    <w:multiLevelType w:val="hybridMultilevel"/>
    <w:tmpl w:val="7AD80E2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B1C0D"/>
    <w:multiLevelType w:val="hybridMultilevel"/>
    <w:tmpl w:val="4DC00DE6"/>
    <w:lvl w:ilvl="0" w:tplc="701A233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95BE4"/>
    <w:multiLevelType w:val="hybridMultilevel"/>
    <w:tmpl w:val="BBC02F7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347DB5"/>
    <w:multiLevelType w:val="hybridMultilevel"/>
    <w:tmpl w:val="E1B2E8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75D96"/>
    <w:multiLevelType w:val="multilevel"/>
    <w:tmpl w:val="A9DAA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4F646264"/>
    <w:multiLevelType w:val="hybridMultilevel"/>
    <w:tmpl w:val="1DA6AAE6"/>
    <w:lvl w:ilvl="0" w:tplc="9ADC94C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1" w15:restartNumberingAfterBreak="0">
    <w:nsid w:val="5275241D"/>
    <w:multiLevelType w:val="multilevel"/>
    <w:tmpl w:val="2F8EC8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8D646C9"/>
    <w:multiLevelType w:val="hybridMultilevel"/>
    <w:tmpl w:val="65B42BF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9023F8"/>
    <w:multiLevelType w:val="hybridMultilevel"/>
    <w:tmpl w:val="236C5C68"/>
    <w:lvl w:ilvl="0" w:tplc="FE4C47BA">
      <w:start w:val="7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6177AA"/>
    <w:multiLevelType w:val="hybridMultilevel"/>
    <w:tmpl w:val="2F763A92"/>
    <w:lvl w:ilvl="0" w:tplc="041B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D4465F"/>
    <w:multiLevelType w:val="hybridMultilevel"/>
    <w:tmpl w:val="FCBC5E9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A6D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sz w:val="22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A029AF"/>
    <w:multiLevelType w:val="multilevel"/>
    <w:tmpl w:val="A9DAA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F056FE9"/>
    <w:multiLevelType w:val="hybridMultilevel"/>
    <w:tmpl w:val="1A06D9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55243042">
    <w:abstractNumId w:val="13"/>
  </w:num>
  <w:num w:numId="2" w16cid:durableId="1245384838">
    <w:abstractNumId w:val="27"/>
  </w:num>
  <w:num w:numId="3" w16cid:durableId="661399128">
    <w:abstractNumId w:val="10"/>
  </w:num>
  <w:num w:numId="4" w16cid:durableId="1186947875">
    <w:abstractNumId w:val="24"/>
  </w:num>
  <w:num w:numId="5" w16cid:durableId="1899240952">
    <w:abstractNumId w:val="15"/>
  </w:num>
  <w:num w:numId="6" w16cid:durableId="2042658449">
    <w:abstractNumId w:val="12"/>
  </w:num>
  <w:num w:numId="7" w16cid:durableId="1265073528">
    <w:abstractNumId w:val="21"/>
  </w:num>
  <w:num w:numId="8" w16cid:durableId="638069935">
    <w:abstractNumId w:val="9"/>
  </w:num>
  <w:num w:numId="9" w16cid:durableId="2079743764">
    <w:abstractNumId w:val="8"/>
  </w:num>
  <w:num w:numId="10" w16cid:durableId="1162088669">
    <w:abstractNumId w:val="7"/>
  </w:num>
  <w:num w:numId="11" w16cid:durableId="326713584">
    <w:abstractNumId w:val="6"/>
  </w:num>
  <w:num w:numId="12" w16cid:durableId="1928882781">
    <w:abstractNumId w:val="5"/>
  </w:num>
  <w:num w:numId="13" w16cid:durableId="912810778">
    <w:abstractNumId w:val="4"/>
  </w:num>
  <w:num w:numId="14" w16cid:durableId="924729966">
    <w:abstractNumId w:val="3"/>
  </w:num>
  <w:num w:numId="15" w16cid:durableId="948849591">
    <w:abstractNumId w:val="2"/>
  </w:num>
  <w:num w:numId="16" w16cid:durableId="1887184152">
    <w:abstractNumId w:val="1"/>
  </w:num>
  <w:num w:numId="17" w16cid:durableId="983006690">
    <w:abstractNumId w:val="0"/>
  </w:num>
  <w:num w:numId="18" w16cid:durableId="171382840">
    <w:abstractNumId w:val="22"/>
  </w:num>
  <w:num w:numId="19" w16cid:durableId="1085105894">
    <w:abstractNumId w:val="17"/>
  </w:num>
  <w:num w:numId="20" w16cid:durableId="1273052814">
    <w:abstractNumId w:val="25"/>
  </w:num>
  <w:num w:numId="21" w16cid:durableId="24867770">
    <w:abstractNumId w:val="20"/>
  </w:num>
  <w:num w:numId="22" w16cid:durableId="1791438014">
    <w:abstractNumId w:val="14"/>
  </w:num>
  <w:num w:numId="23" w16cid:durableId="870650420">
    <w:abstractNumId w:val="23"/>
  </w:num>
  <w:num w:numId="24" w16cid:durableId="2098600246">
    <w:abstractNumId w:val="26"/>
  </w:num>
  <w:num w:numId="25" w16cid:durableId="1586374874">
    <w:abstractNumId w:val="19"/>
  </w:num>
  <w:num w:numId="26" w16cid:durableId="1671131767">
    <w:abstractNumId w:val="11"/>
  </w:num>
  <w:num w:numId="27" w16cid:durableId="2097703515">
    <w:abstractNumId w:val="13"/>
  </w:num>
  <w:num w:numId="28" w16cid:durableId="1941913722">
    <w:abstractNumId w:val="18"/>
  </w:num>
  <w:num w:numId="29" w16cid:durableId="14586451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WfColors" w:val="1"/>
  </w:docVars>
  <w:rsids>
    <w:rsidRoot w:val="002531A6"/>
    <w:rsid w:val="00000262"/>
    <w:rsid w:val="000011A4"/>
    <w:rsid w:val="00001784"/>
    <w:rsid w:val="0000329F"/>
    <w:rsid w:val="00004436"/>
    <w:rsid w:val="00004C5A"/>
    <w:rsid w:val="000065E5"/>
    <w:rsid w:val="000079B9"/>
    <w:rsid w:val="00010293"/>
    <w:rsid w:val="00012C70"/>
    <w:rsid w:val="00012F66"/>
    <w:rsid w:val="00013C8C"/>
    <w:rsid w:val="00014EAC"/>
    <w:rsid w:val="000165EC"/>
    <w:rsid w:val="000167F9"/>
    <w:rsid w:val="000172C5"/>
    <w:rsid w:val="000233D7"/>
    <w:rsid w:val="000258B5"/>
    <w:rsid w:val="0002683B"/>
    <w:rsid w:val="0003022C"/>
    <w:rsid w:val="000312C7"/>
    <w:rsid w:val="00031C94"/>
    <w:rsid w:val="00031F88"/>
    <w:rsid w:val="000327D1"/>
    <w:rsid w:val="00033867"/>
    <w:rsid w:val="000341B0"/>
    <w:rsid w:val="00034549"/>
    <w:rsid w:val="00034809"/>
    <w:rsid w:val="00040C6D"/>
    <w:rsid w:val="00041595"/>
    <w:rsid w:val="000415F9"/>
    <w:rsid w:val="0004167B"/>
    <w:rsid w:val="00042E1F"/>
    <w:rsid w:val="00042F4B"/>
    <w:rsid w:val="00044B03"/>
    <w:rsid w:val="00046B59"/>
    <w:rsid w:val="000470B9"/>
    <w:rsid w:val="000473CE"/>
    <w:rsid w:val="0005091D"/>
    <w:rsid w:val="00050EB1"/>
    <w:rsid w:val="00050F47"/>
    <w:rsid w:val="00051690"/>
    <w:rsid w:val="000520A0"/>
    <w:rsid w:val="000534E8"/>
    <w:rsid w:val="00055A39"/>
    <w:rsid w:val="00055B5A"/>
    <w:rsid w:val="00056AD8"/>
    <w:rsid w:val="000570B2"/>
    <w:rsid w:val="0006093D"/>
    <w:rsid w:val="00060DDA"/>
    <w:rsid w:val="00062C4F"/>
    <w:rsid w:val="00062EAA"/>
    <w:rsid w:val="000640C5"/>
    <w:rsid w:val="0006554D"/>
    <w:rsid w:val="0007045A"/>
    <w:rsid w:val="00071335"/>
    <w:rsid w:val="00072525"/>
    <w:rsid w:val="00073A2E"/>
    <w:rsid w:val="00074DF4"/>
    <w:rsid w:val="00074FFD"/>
    <w:rsid w:val="00076442"/>
    <w:rsid w:val="00077ABC"/>
    <w:rsid w:val="00077D98"/>
    <w:rsid w:val="00077DF4"/>
    <w:rsid w:val="000815E4"/>
    <w:rsid w:val="00083323"/>
    <w:rsid w:val="000835F4"/>
    <w:rsid w:val="00084B0E"/>
    <w:rsid w:val="0008527B"/>
    <w:rsid w:val="0008671A"/>
    <w:rsid w:val="00086975"/>
    <w:rsid w:val="00087BD9"/>
    <w:rsid w:val="000917DD"/>
    <w:rsid w:val="000919D2"/>
    <w:rsid w:val="000943FA"/>
    <w:rsid w:val="00095FF1"/>
    <w:rsid w:val="000973D4"/>
    <w:rsid w:val="000A2197"/>
    <w:rsid w:val="000A2E6D"/>
    <w:rsid w:val="000A314A"/>
    <w:rsid w:val="000A36A1"/>
    <w:rsid w:val="000A53A8"/>
    <w:rsid w:val="000A6425"/>
    <w:rsid w:val="000A6CB4"/>
    <w:rsid w:val="000A7783"/>
    <w:rsid w:val="000A7849"/>
    <w:rsid w:val="000B176B"/>
    <w:rsid w:val="000B196C"/>
    <w:rsid w:val="000B2E29"/>
    <w:rsid w:val="000B3642"/>
    <w:rsid w:val="000B4016"/>
    <w:rsid w:val="000B4232"/>
    <w:rsid w:val="000B4F7C"/>
    <w:rsid w:val="000B509B"/>
    <w:rsid w:val="000C106F"/>
    <w:rsid w:val="000C304F"/>
    <w:rsid w:val="000C3C66"/>
    <w:rsid w:val="000C651C"/>
    <w:rsid w:val="000C77B9"/>
    <w:rsid w:val="000C7C0D"/>
    <w:rsid w:val="000D0432"/>
    <w:rsid w:val="000D069D"/>
    <w:rsid w:val="000D0BDD"/>
    <w:rsid w:val="000D0FEF"/>
    <w:rsid w:val="000D17C0"/>
    <w:rsid w:val="000D241F"/>
    <w:rsid w:val="000D44D9"/>
    <w:rsid w:val="000D4B5B"/>
    <w:rsid w:val="000D6F5C"/>
    <w:rsid w:val="000D7AD5"/>
    <w:rsid w:val="000D7D66"/>
    <w:rsid w:val="000E0BFB"/>
    <w:rsid w:val="000E11E1"/>
    <w:rsid w:val="000E1DAA"/>
    <w:rsid w:val="000E2301"/>
    <w:rsid w:val="000E2E57"/>
    <w:rsid w:val="000E5FF9"/>
    <w:rsid w:val="000E6311"/>
    <w:rsid w:val="000E6471"/>
    <w:rsid w:val="000E68ED"/>
    <w:rsid w:val="000E7B04"/>
    <w:rsid w:val="000F0507"/>
    <w:rsid w:val="000F0967"/>
    <w:rsid w:val="000F0C3C"/>
    <w:rsid w:val="000F191D"/>
    <w:rsid w:val="000F2F6A"/>
    <w:rsid w:val="000F4268"/>
    <w:rsid w:val="000F46FA"/>
    <w:rsid w:val="000F53E4"/>
    <w:rsid w:val="000F5524"/>
    <w:rsid w:val="000F6CA1"/>
    <w:rsid w:val="0010175E"/>
    <w:rsid w:val="00101D6C"/>
    <w:rsid w:val="001021C7"/>
    <w:rsid w:val="00102A3B"/>
    <w:rsid w:val="00102A63"/>
    <w:rsid w:val="001054DC"/>
    <w:rsid w:val="00107677"/>
    <w:rsid w:val="001114DE"/>
    <w:rsid w:val="00111D24"/>
    <w:rsid w:val="00112045"/>
    <w:rsid w:val="001121D7"/>
    <w:rsid w:val="00112CB3"/>
    <w:rsid w:val="00113AF8"/>
    <w:rsid w:val="001140B7"/>
    <w:rsid w:val="0011499E"/>
    <w:rsid w:val="00114D97"/>
    <w:rsid w:val="001208B3"/>
    <w:rsid w:val="001233C3"/>
    <w:rsid w:val="00124E60"/>
    <w:rsid w:val="001251ED"/>
    <w:rsid w:val="00125C68"/>
    <w:rsid w:val="00126072"/>
    <w:rsid w:val="001264C3"/>
    <w:rsid w:val="00126F48"/>
    <w:rsid w:val="00127936"/>
    <w:rsid w:val="0013044A"/>
    <w:rsid w:val="0013082D"/>
    <w:rsid w:val="00131089"/>
    <w:rsid w:val="001316E3"/>
    <w:rsid w:val="00132AF0"/>
    <w:rsid w:val="00133236"/>
    <w:rsid w:val="00134DBC"/>
    <w:rsid w:val="001352CE"/>
    <w:rsid w:val="00136150"/>
    <w:rsid w:val="00140448"/>
    <w:rsid w:val="00141029"/>
    <w:rsid w:val="0014125B"/>
    <w:rsid w:val="001429D5"/>
    <w:rsid w:val="00142EB5"/>
    <w:rsid w:val="0014453F"/>
    <w:rsid w:val="00145922"/>
    <w:rsid w:val="001470BE"/>
    <w:rsid w:val="001504B1"/>
    <w:rsid w:val="0015168F"/>
    <w:rsid w:val="00154285"/>
    <w:rsid w:val="00154FD0"/>
    <w:rsid w:val="0015505F"/>
    <w:rsid w:val="00155680"/>
    <w:rsid w:val="00156919"/>
    <w:rsid w:val="00161EB7"/>
    <w:rsid w:val="0016243A"/>
    <w:rsid w:val="00162B1A"/>
    <w:rsid w:val="00163E37"/>
    <w:rsid w:val="0016454C"/>
    <w:rsid w:val="00165F6F"/>
    <w:rsid w:val="00170FCB"/>
    <w:rsid w:val="00171081"/>
    <w:rsid w:val="001710E8"/>
    <w:rsid w:val="00174830"/>
    <w:rsid w:val="00174F98"/>
    <w:rsid w:val="0017649F"/>
    <w:rsid w:val="00177547"/>
    <w:rsid w:val="00177746"/>
    <w:rsid w:val="00177C7D"/>
    <w:rsid w:val="001805E8"/>
    <w:rsid w:val="0018208E"/>
    <w:rsid w:val="001820E7"/>
    <w:rsid w:val="00182545"/>
    <w:rsid w:val="00182591"/>
    <w:rsid w:val="00183284"/>
    <w:rsid w:val="00183C17"/>
    <w:rsid w:val="00184A3B"/>
    <w:rsid w:val="00184A53"/>
    <w:rsid w:val="00184EEF"/>
    <w:rsid w:val="00187B15"/>
    <w:rsid w:val="0019184C"/>
    <w:rsid w:val="00195426"/>
    <w:rsid w:val="00196172"/>
    <w:rsid w:val="0019755A"/>
    <w:rsid w:val="001A023B"/>
    <w:rsid w:val="001A03DF"/>
    <w:rsid w:val="001A13FF"/>
    <w:rsid w:val="001A15A0"/>
    <w:rsid w:val="001A19CF"/>
    <w:rsid w:val="001A1A25"/>
    <w:rsid w:val="001A2709"/>
    <w:rsid w:val="001A2FF2"/>
    <w:rsid w:val="001A3D91"/>
    <w:rsid w:val="001A411C"/>
    <w:rsid w:val="001A437B"/>
    <w:rsid w:val="001A64E4"/>
    <w:rsid w:val="001A6E9E"/>
    <w:rsid w:val="001A7160"/>
    <w:rsid w:val="001B3682"/>
    <w:rsid w:val="001B39E7"/>
    <w:rsid w:val="001B690A"/>
    <w:rsid w:val="001B6F7C"/>
    <w:rsid w:val="001B7016"/>
    <w:rsid w:val="001B788F"/>
    <w:rsid w:val="001C057B"/>
    <w:rsid w:val="001C05AC"/>
    <w:rsid w:val="001C1040"/>
    <w:rsid w:val="001C2CA7"/>
    <w:rsid w:val="001C2F22"/>
    <w:rsid w:val="001C312F"/>
    <w:rsid w:val="001C42FF"/>
    <w:rsid w:val="001C4C34"/>
    <w:rsid w:val="001C68D0"/>
    <w:rsid w:val="001D171F"/>
    <w:rsid w:val="001D384D"/>
    <w:rsid w:val="001D4695"/>
    <w:rsid w:val="001D55A1"/>
    <w:rsid w:val="001D614A"/>
    <w:rsid w:val="001D623E"/>
    <w:rsid w:val="001D790F"/>
    <w:rsid w:val="001E0918"/>
    <w:rsid w:val="001E1BC0"/>
    <w:rsid w:val="001E2822"/>
    <w:rsid w:val="001E3306"/>
    <w:rsid w:val="001E3F7F"/>
    <w:rsid w:val="001E4459"/>
    <w:rsid w:val="001E4C6E"/>
    <w:rsid w:val="001E54E1"/>
    <w:rsid w:val="001E621A"/>
    <w:rsid w:val="001E7A20"/>
    <w:rsid w:val="001F2652"/>
    <w:rsid w:val="001F39E0"/>
    <w:rsid w:val="001F3BCA"/>
    <w:rsid w:val="001F48CD"/>
    <w:rsid w:val="001F564E"/>
    <w:rsid w:val="001F687A"/>
    <w:rsid w:val="001F73C6"/>
    <w:rsid w:val="001F79AF"/>
    <w:rsid w:val="00200F8B"/>
    <w:rsid w:val="002023E5"/>
    <w:rsid w:val="00202436"/>
    <w:rsid w:val="002028C8"/>
    <w:rsid w:val="0020360F"/>
    <w:rsid w:val="00203786"/>
    <w:rsid w:val="00204CC0"/>
    <w:rsid w:val="00205A42"/>
    <w:rsid w:val="00206668"/>
    <w:rsid w:val="00206BE0"/>
    <w:rsid w:val="0020769F"/>
    <w:rsid w:val="00211671"/>
    <w:rsid w:val="00212746"/>
    <w:rsid w:val="002127E8"/>
    <w:rsid w:val="00212D2F"/>
    <w:rsid w:val="0021556E"/>
    <w:rsid w:val="002155DE"/>
    <w:rsid w:val="00216EC3"/>
    <w:rsid w:val="00221290"/>
    <w:rsid w:val="00221816"/>
    <w:rsid w:val="00224987"/>
    <w:rsid w:val="002251BC"/>
    <w:rsid w:val="00225A01"/>
    <w:rsid w:val="00225E71"/>
    <w:rsid w:val="00226680"/>
    <w:rsid w:val="00227616"/>
    <w:rsid w:val="002305F3"/>
    <w:rsid w:val="00231CDD"/>
    <w:rsid w:val="00232E8C"/>
    <w:rsid w:val="00232F8A"/>
    <w:rsid w:val="0023345C"/>
    <w:rsid w:val="002336BA"/>
    <w:rsid w:val="0023636B"/>
    <w:rsid w:val="00236B17"/>
    <w:rsid w:val="00237D61"/>
    <w:rsid w:val="00240F3A"/>
    <w:rsid w:val="0024104B"/>
    <w:rsid w:val="00241922"/>
    <w:rsid w:val="00241A36"/>
    <w:rsid w:val="0024764B"/>
    <w:rsid w:val="00250261"/>
    <w:rsid w:val="00251D44"/>
    <w:rsid w:val="00251EE3"/>
    <w:rsid w:val="002531A6"/>
    <w:rsid w:val="00257CCB"/>
    <w:rsid w:val="002607A7"/>
    <w:rsid w:val="002618E9"/>
    <w:rsid w:val="00261C3B"/>
    <w:rsid w:val="00261E8A"/>
    <w:rsid w:val="00261EAD"/>
    <w:rsid w:val="0026379C"/>
    <w:rsid w:val="00263F93"/>
    <w:rsid w:val="0026474E"/>
    <w:rsid w:val="002652BD"/>
    <w:rsid w:val="00265464"/>
    <w:rsid w:val="00265E5C"/>
    <w:rsid w:val="00266527"/>
    <w:rsid w:val="002728FF"/>
    <w:rsid w:val="002737FA"/>
    <w:rsid w:val="00274E64"/>
    <w:rsid w:val="00275918"/>
    <w:rsid w:val="00283BE6"/>
    <w:rsid w:val="00284067"/>
    <w:rsid w:val="0028439E"/>
    <w:rsid w:val="00284DD2"/>
    <w:rsid w:val="00286B5A"/>
    <w:rsid w:val="00291AA1"/>
    <w:rsid w:val="00292396"/>
    <w:rsid w:val="00293A47"/>
    <w:rsid w:val="00294494"/>
    <w:rsid w:val="002947CC"/>
    <w:rsid w:val="002952FD"/>
    <w:rsid w:val="002958B9"/>
    <w:rsid w:val="00295BFA"/>
    <w:rsid w:val="00295D1F"/>
    <w:rsid w:val="00296A02"/>
    <w:rsid w:val="00297517"/>
    <w:rsid w:val="002A1EA3"/>
    <w:rsid w:val="002A25F8"/>
    <w:rsid w:val="002A260C"/>
    <w:rsid w:val="002A309C"/>
    <w:rsid w:val="002A3236"/>
    <w:rsid w:val="002A3341"/>
    <w:rsid w:val="002A3E63"/>
    <w:rsid w:val="002A4BBA"/>
    <w:rsid w:val="002A5F58"/>
    <w:rsid w:val="002A6FB5"/>
    <w:rsid w:val="002A7820"/>
    <w:rsid w:val="002B0BD0"/>
    <w:rsid w:val="002B196C"/>
    <w:rsid w:val="002B5FA4"/>
    <w:rsid w:val="002B6A20"/>
    <w:rsid w:val="002B71D8"/>
    <w:rsid w:val="002C1A65"/>
    <w:rsid w:val="002C1E9E"/>
    <w:rsid w:val="002C2F66"/>
    <w:rsid w:val="002C3207"/>
    <w:rsid w:val="002C33A8"/>
    <w:rsid w:val="002C3476"/>
    <w:rsid w:val="002C45DE"/>
    <w:rsid w:val="002C4C52"/>
    <w:rsid w:val="002C4D8F"/>
    <w:rsid w:val="002C56F4"/>
    <w:rsid w:val="002C651B"/>
    <w:rsid w:val="002C72C7"/>
    <w:rsid w:val="002D1841"/>
    <w:rsid w:val="002D2496"/>
    <w:rsid w:val="002D3103"/>
    <w:rsid w:val="002D326D"/>
    <w:rsid w:val="002D3B78"/>
    <w:rsid w:val="002D46FD"/>
    <w:rsid w:val="002D4897"/>
    <w:rsid w:val="002D61ED"/>
    <w:rsid w:val="002D67A0"/>
    <w:rsid w:val="002E0DDD"/>
    <w:rsid w:val="002E1262"/>
    <w:rsid w:val="002E12A8"/>
    <w:rsid w:val="002E274D"/>
    <w:rsid w:val="002E2A33"/>
    <w:rsid w:val="002E3EE7"/>
    <w:rsid w:val="002E4079"/>
    <w:rsid w:val="002E4306"/>
    <w:rsid w:val="002E4662"/>
    <w:rsid w:val="002E499E"/>
    <w:rsid w:val="002E56A4"/>
    <w:rsid w:val="002E5A74"/>
    <w:rsid w:val="002E61E3"/>
    <w:rsid w:val="002E62BD"/>
    <w:rsid w:val="002F059E"/>
    <w:rsid w:val="002F1026"/>
    <w:rsid w:val="002F170E"/>
    <w:rsid w:val="002F1A72"/>
    <w:rsid w:val="002F211D"/>
    <w:rsid w:val="002F3CB4"/>
    <w:rsid w:val="002F3CCB"/>
    <w:rsid w:val="002F3DAD"/>
    <w:rsid w:val="002F3ECC"/>
    <w:rsid w:val="002F5115"/>
    <w:rsid w:val="002F65EB"/>
    <w:rsid w:val="002F6804"/>
    <w:rsid w:val="002F686D"/>
    <w:rsid w:val="002F6BE3"/>
    <w:rsid w:val="002F6E42"/>
    <w:rsid w:val="00301059"/>
    <w:rsid w:val="003024C1"/>
    <w:rsid w:val="00302586"/>
    <w:rsid w:val="00303402"/>
    <w:rsid w:val="00303CE8"/>
    <w:rsid w:val="003042AF"/>
    <w:rsid w:val="0030433E"/>
    <w:rsid w:val="003055E3"/>
    <w:rsid w:val="003102DB"/>
    <w:rsid w:val="0031146F"/>
    <w:rsid w:val="003122D9"/>
    <w:rsid w:val="003130E6"/>
    <w:rsid w:val="00317569"/>
    <w:rsid w:val="0032067C"/>
    <w:rsid w:val="0032090C"/>
    <w:rsid w:val="00320BBC"/>
    <w:rsid w:val="003221CD"/>
    <w:rsid w:val="00323113"/>
    <w:rsid w:val="003237F1"/>
    <w:rsid w:val="00323AD0"/>
    <w:rsid w:val="00324606"/>
    <w:rsid w:val="00325467"/>
    <w:rsid w:val="003262ED"/>
    <w:rsid w:val="0032699E"/>
    <w:rsid w:val="003277B5"/>
    <w:rsid w:val="00330A10"/>
    <w:rsid w:val="00330ED6"/>
    <w:rsid w:val="003310A0"/>
    <w:rsid w:val="00332A68"/>
    <w:rsid w:val="00334D62"/>
    <w:rsid w:val="0033684F"/>
    <w:rsid w:val="00336B39"/>
    <w:rsid w:val="003371EE"/>
    <w:rsid w:val="0034118D"/>
    <w:rsid w:val="003412FA"/>
    <w:rsid w:val="00345337"/>
    <w:rsid w:val="003470D2"/>
    <w:rsid w:val="003473ED"/>
    <w:rsid w:val="00351F63"/>
    <w:rsid w:val="00352C49"/>
    <w:rsid w:val="0035351F"/>
    <w:rsid w:val="003567C9"/>
    <w:rsid w:val="00356960"/>
    <w:rsid w:val="003569AB"/>
    <w:rsid w:val="00356D53"/>
    <w:rsid w:val="00356E43"/>
    <w:rsid w:val="003570E5"/>
    <w:rsid w:val="00360AF8"/>
    <w:rsid w:val="00361170"/>
    <w:rsid w:val="003708D7"/>
    <w:rsid w:val="0037175F"/>
    <w:rsid w:val="003719D9"/>
    <w:rsid w:val="00371C72"/>
    <w:rsid w:val="00372748"/>
    <w:rsid w:val="00372FFB"/>
    <w:rsid w:val="00374469"/>
    <w:rsid w:val="00376311"/>
    <w:rsid w:val="00377C5A"/>
    <w:rsid w:val="00380811"/>
    <w:rsid w:val="003819E1"/>
    <w:rsid w:val="00382367"/>
    <w:rsid w:val="00382F00"/>
    <w:rsid w:val="0039097A"/>
    <w:rsid w:val="00390AD0"/>
    <w:rsid w:val="00390D60"/>
    <w:rsid w:val="00393DFF"/>
    <w:rsid w:val="00397845"/>
    <w:rsid w:val="003A00E0"/>
    <w:rsid w:val="003A07D7"/>
    <w:rsid w:val="003A0983"/>
    <w:rsid w:val="003A23C7"/>
    <w:rsid w:val="003A244B"/>
    <w:rsid w:val="003A63CE"/>
    <w:rsid w:val="003A7472"/>
    <w:rsid w:val="003B00EB"/>
    <w:rsid w:val="003B033F"/>
    <w:rsid w:val="003B06A8"/>
    <w:rsid w:val="003B137A"/>
    <w:rsid w:val="003B3B5B"/>
    <w:rsid w:val="003B4FC4"/>
    <w:rsid w:val="003B5E3C"/>
    <w:rsid w:val="003B5F0B"/>
    <w:rsid w:val="003B6622"/>
    <w:rsid w:val="003B6896"/>
    <w:rsid w:val="003B70DB"/>
    <w:rsid w:val="003C073A"/>
    <w:rsid w:val="003C0B98"/>
    <w:rsid w:val="003C2F51"/>
    <w:rsid w:val="003C3152"/>
    <w:rsid w:val="003C60D0"/>
    <w:rsid w:val="003D26A9"/>
    <w:rsid w:val="003D29AB"/>
    <w:rsid w:val="003D2D7D"/>
    <w:rsid w:val="003D2F60"/>
    <w:rsid w:val="003D35F7"/>
    <w:rsid w:val="003D360E"/>
    <w:rsid w:val="003D48D1"/>
    <w:rsid w:val="003D5BBD"/>
    <w:rsid w:val="003D6CF9"/>
    <w:rsid w:val="003E0DEF"/>
    <w:rsid w:val="003E0E5F"/>
    <w:rsid w:val="003E1C5F"/>
    <w:rsid w:val="003E1E9D"/>
    <w:rsid w:val="003E27B2"/>
    <w:rsid w:val="003E2EB2"/>
    <w:rsid w:val="003E450F"/>
    <w:rsid w:val="003E5455"/>
    <w:rsid w:val="003E5F98"/>
    <w:rsid w:val="003E6A17"/>
    <w:rsid w:val="003E704C"/>
    <w:rsid w:val="003E7171"/>
    <w:rsid w:val="003F0010"/>
    <w:rsid w:val="003F0BFB"/>
    <w:rsid w:val="003F2CAA"/>
    <w:rsid w:val="003F461F"/>
    <w:rsid w:val="003F4E13"/>
    <w:rsid w:val="003F5B27"/>
    <w:rsid w:val="003F630A"/>
    <w:rsid w:val="003F6DB8"/>
    <w:rsid w:val="00401259"/>
    <w:rsid w:val="00402C4B"/>
    <w:rsid w:val="00405A45"/>
    <w:rsid w:val="004078A9"/>
    <w:rsid w:val="00410996"/>
    <w:rsid w:val="004109F7"/>
    <w:rsid w:val="00410CC1"/>
    <w:rsid w:val="00411890"/>
    <w:rsid w:val="00411935"/>
    <w:rsid w:val="00411A5A"/>
    <w:rsid w:val="0041235E"/>
    <w:rsid w:val="00414E1B"/>
    <w:rsid w:val="00414F94"/>
    <w:rsid w:val="0041787A"/>
    <w:rsid w:val="00417DD5"/>
    <w:rsid w:val="00420FB9"/>
    <w:rsid w:val="004210E2"/>
    <w:rsid w:val="0042157F"/>
    <w:rsid w:val="00422281"/>
    <w:rsid w:val="00426FA2"/>
    <w:rsid w:val="004325AE"/>
    <w:rsid w:val="0043336D"/>
    <w:rsid w:val="00433BC8"/>
    <w:rsid w:val="00434163"/>
    <w:rsid w:val="004347A1"/>
    <w:rsid w:val="0043641E"/>
    <w:rsid w:val="004364D0"/>
    <w:rsid w:val="00436759"/>
    <w:rsid w:val="00440364"/>
    <w:rsid w:val="00440762"/>
    <w:rsid w:val="004407C5"/>
    <w:rsid w:val="00440A57"/>
    <w:rsid w:val="00440E79"/>
    <w:rsid w:val="00443040"/>
    <w:rsid w:val="004444B3"/>
    <w:rsid w:val="00445167"/>
    <w:rsid w:val="0044535D"/>
    <w:rsid w:val="00445F6A"/>
    <w:rsid w:val="0044767E"/>
    <w:rsid w:val="00450F2D"/>
    <w:rsid w:val="0045140F"/>
    <w:rsid w:val="0045515F"/>
    <w:rsid w:val="00455AC1"/>
    <w:rsid w:val="00456890"/>
    <w:rsid w:val="00457628"/>
    <w:rsid w:val="00460976"/>
    <w:rsid w:val="00460CEC"/>
    <w:rsid w:val="00460EED"/>
    <w:rsid w:val="00461D16"/>
    <w:rsid w:val="0046304A"/>
    <w:rsid w:val="00463750"/>
    <w:rsid w:val="00465FE7"/>
    <w:rsid w:val="0046652E"/>
    <w:rsid w:val="004678A0"/>
    <w:rsid w:val="00467994"/>
    <w:rsid w:val="00470EF5"/>
    <w:rsid w:val="00471D0E"/>
    <w:rsid w:val="00476452"/>
    <w:rsid w:val="00476E98"/>
    <w:rsid w:val="004810F4"/>
    <w:rsid w:val="004811DB"/>
    <w:rsid w:val="004821A4"/>
    <w:rsid w:val="0048224C"/>
    <w:rsid w:val="00482913"/>
    <w:rsid w:val="00482B42"/>
    <w:rsid w:val="004854BB"/>
    <w:rsid w:val="00486B69"/>
    <w:rsid w:val="00487138"/>
    <w:rsid w:val="00487D2F"/>
    <w:rsid w:val="004908D2"/>
    <w:rsid w:val="0049239F"/>
    <w:rsid w:val="00494473"/>
    <w:rsid w:val="0049454F"/>
    <w:rsid w:val="00495594"/>
    <w:rsid w:val="00495AE6"/>
    <w:rsid w:val="004A05A3"/>
    <w:rsid w:val="004A1842"/>
    <w:rsid w:val="004A1BB9"/>
    <w:rsid w:val="004A2DF4"/>
    <w:rsid w:val="004A2F65"/>
    <w:rsid w:val="004A30C7"/>
    <w:rsid w:val="004A410A"/>
    <w:rsid w:val="004A497B"/>
    <w:rsid w:val="004A4FEC"/>
    <w:rsid w:val="004A522E"/>
    <w:rsid w:val="004A5313"/>
    <w:rsid w:val="004A5B65"/>
    <w:rsid w:val="004A6C7A"/>
    <w:rsid w:val="004B05C9"/>
    <w:rsid w:val="004B096D"/>
    <w:rsid w:val="004B1776"/>
    <w:rsid w:val="004B1D5F"/>
    <w:rsid w:val="004B1F6C"/>
    <w:rsid w:val="004B2573"/>
    <w:rsid w:val="004B27CF"/>
    <w:rsid w:val="004B2C80"/>
    <w:rsid w:val="004B3D8A"/>
    <w:rsid w:val="004B4260"/>
    <w:rsid w:val="004B4509"/>
    <w:rsid w:val="004B4EF0"/>
    <w:rsid w:val="004B5507"/>
    <w:rsid w:val="004B65A6"/>
    <w:rsid w:val="004B6D66"/>
    <w:rsid w:val="004C1C29"/>
    <w:rsid w:val="004C4DBA"/>
    <w:rsid w:val="004C5841"/>
    <w:rsid w:val="004C7396"/>
    <w:rsid w:val="004D0869"/>
    <w:rsid w:val="004D0D87"/>
    <w:rsid w:val="004D15BF"/>
    <w:rsid w:val="004D1F9E"/>
    <w:rsid w:val="004D2019"/>
    <w:rsid w:val="004D2B16"/>
    <w:rsid w:val="004D3C56"/>
    <w:rsid w:val="004D54FA"/>
    <w:rsid w:val="004D5F6F"/>
    <w:rsid w:val="004D6317"/>
    <w:rsid w:val="004D7060"/>
    <w:rsid w:val="004D751D"/>
    <w:rsid w:val="004E087A"/>
    <w:rsid w:val="004E0D0E"/>
    <w:rsid w:val="004E1F98"/>
    <w:rsid w:val="004E225F"/>
    <w:rsid w:val="004E3F32"/>
    <w:rsid w:val="004E40EE"/>
    <w:rsid w:val="004E430E"/>
    <w:rsid w:val="004E4F72"/>
    <w:rsid w:val="004E4FA7"/>
    <w:rsid w:val="004E58EB"/>
    <w:rsid w:val="004E6D7A"/>
    <w:rsid w:val="004F0418"/>
    <w:rsid w:val="004F239E"/>
    <w:rsid w:val="004F2B26"/>
    <w:rsid w:val="004F3236"/>
    <w:rsid w:val="004F41BB"/>
    <w:rsid w:val="004F4E33"/>
    <w:rsid w:val="004F5ABA"/>
    <w:rsid w:val="004F63E4"/>
    <w:rsid w:val="004F6DF3"/>
    <w:rsid w:val="00500C5C"/>
    <w:rsid w:val="005014BC"/>
    <w:rsid w:val="005024D2"/>
    <w:rsid w:val="005028DB"/>
    <w:rsid w:val="00503D0D"/>
    <w:rsid w:val="00503F8A"/>
    <w:rsid w:val="005042E2"/>
    <w:rsid w:val="00505FE5"/>
    <w:rsid w:val="00506702"/>
    <w:rsid w:val="005072A0"/>
    <w:rsid w:val="00510215"/>
    <w:rsid w:val="00510DEC"/>
    <w:rsid w:val="00512B07"/>
    <w:rsid w:val="005133EF"/>
    <w:rsid w:val="00513606"/>
    <w:rsid w:val="00515C96"/>
    <w:rsid w:val="005162B5"/>
    <w:rsid w:val="00516EAA"/>
    <w:rsid w:val="00516EB8"/>
    <w:rsid w:val="00520F25"/>
    <w:rsid w:val="005211DA"/>
    <w:rsid w:val="00522012"/>
    <w:rsid w:val="00523487"/>
    <w:rsid w:val="00525741"/>
    <w:rsid w:val="00525BD3"/>
    <w:rsid w:val="00525D85"/>
    <w:rsid w:val="0052668A"/>
    <w:rsid w:val="00527A5B"/>
    <w:rsid w:val="00527D50"/>
    <w:rsid w:val="0053320A"/>
    <w:rsid w:val="00534325"/>
    <w:rsid w:val="0053436A"/>
    <w:rsid w:val="00534B82"/>
    <w:rsid w:val="0053574F"/>
    <w:rsid w:val="00536CC5"/>
    <w:rsid w:val="00542127"/>
    <w:rsid w:val="0054259C"/>
    <w:rsid w:val="005464DB"/>
    <w:rsid w:val="00547730"/>
    <w:rsid w:val="00547C16"/>
    <w:rsid w:val="0055132A"/>
    <w:rsid w:val="00551DFF"/>
    <w:rsid w:val="00552971"/>
    <w:rsid w:val="005539DF"/>
    <w:rsid w:val="00554009"/>
    <w:rsid w:val="00557B04"/>
    <w:rsid w:val="00557E10"/>
    <w:rsid w:val="00561360"/>
    <w:rsid w:val="00561B11"/>
    <w:rsid w:val="00563191"/>
    <w:rsid w:val="005646A4"/>
    <w:rsid w:val="0056515B"/>
    <w:rsid w:val="0056649A"/>
    <w:rsid w:val="00566AF0"/>
    <w:rsid w:val="00567A8B"/>
    <w:rsid w:val="005701D6"/>
    <w:rsid w:val="00574593"/>
    <w:rsid w:val="00574925"/>
    <w:rsid w:val="00574BC8"/>
    <w:rsid w:val="00575247"/>
    <w:rsid w:val="0057524D"/>
    <w:rsid w:val="00575369"/>
    <w:rsid w:val="005759A8"/>
    <w:rsid w:val="00575E52"/>
    <w:rsid w:val="00576366"/>
    <w:rsid w:val="005765C7"/>
    <w:rsid w:val="00577788"/>
    <w:rsid w:val="00577EF0"/>
    <w:rsid w:val="00580C22"/>
    <w:rsid w:val="005820B6"/>
    <w:rsid w:val="00582D52"/>
    <w:rsid w:val="00583470"/>
    <w:rsid w:val="00583602"/>
    <w:rsid w:val="00584740"/>
    <w:rsid w:val="00584DB0"/>
    <w:rsid w:val="005852B3"/>
    <w:rsid w:val="005861E5"/>
    <w:rsid w:val="005864FC"/>
    <w:rsid w:val="00586A20"/>
    <w:rsid w:val="00587244"/>
    <w:rsid w:val="00591C2C"/>
    <w:rsid w:val="0059251F"/>
    <w:rsid w:val="005927D9"/>
    <w:rsid w:val="00592E07"/>
    <w:rsid w:val="00594089"/>
    <w:rsid w:val="00594827"/>
    <w:rsid w:val="00594B66"/>
    <w:rsid w:val="00594E28"/>
    <w:rsid w:val="00595219"/>
    <w:rsid w:val="00597AD0"/>
    <w:rsid w:val="00597B02"/>
    <w:rsid w:val="00597E78"/>
    <w:rsid w:val="005A074B"/>
    <w:rsid w:val="005A17B6"/>
    <w:rsid w:val="005A273C"/>
    <w:rsid w:val="005A320C"/>
    <w:rsid w:val="005A4AD0"/>
    <w:rsid w:val="005A4E5B"/>
    <w:rsid w:val="005A5137"/>
    <w:rsid w:val="005A51EC"/>
    <w:rsid w:val="005B0CBA"/>
    <w:rsid w:val="005B2EBB"/>
    <w:rsid w:val="005B3F76"/>
    <w:rsid w:val="005B4EBF"/>
    <w:rsid w:val="005B5911"/>
    <w:rsid w:val="005B6B84"/>
    <w:rsid w:val="005B6EC6"/>
    <w:rsid w:val="005B7AC4"/>
    <w:rsid w:val="005C2DB7"/>
    <w:rsid w:val="005C2EDB"/>
    <w:rsid w:val="005C37B6"/>
    <w:rsid w:val="005C3A5D"/>
    <w:rsid w:val="005C43FD"/>
    <w:rsid w:val="005C4560"/>
    <w:rsid w:val="005C6501"/>
    <w:rsid w:val="005C6730"/>
    <w:rsid w:val="005C7533"/>
    <w:rsid w:val="005C77B5"/>
    <w:rsid w:val="005D0682"/>
    <w:rsid w:val="005D2770"/>
    <w:rsid w:val="005D2E83"/>
    <w:rsid w:val="005D424F"/>
    <w:rsid w:val="005D54D7"/>
    <w:rsid w:val="005D5742"/>
    <w:rsid w:val="005D5F81"/>
    <w:rsid w:val="005D6009"/>
    <w:rsid w:val="005D7447"/>
    <w:rsid w:val="005E07E5"/>
    <w:rsid w:val="005E1F0B"/>
    <w:rsid w:val="005E2E57"/>
    <w:rsid w:val="005E31A1"/>
    <w:rsid w:val="005E39B8"/>
    <w:rsid w:val="005E4229"/>
    <w:rsid w:val="005E4286"/>
    <w:rsid w:val="005E44BB"/>
    <w:rsid w:val="005E59B2"/>
    <w:rsid w:val="005E5EDD"/>
    <w:rsid w:val="005E6B71"/>
    <w:rsid w:val="005E6DA0"/>
    <w:rsid w:val="005E7E47"/>
    <w:rsid w:val="005E7F98"/>
    <w:rsid w:val="005F0920"/>
    <w:rsid w:val="005F0BE1"/>
    <w:rsid w:val="005F37B4"/>
    <w:rsid w:val="005F3B27"/>
    <w:rsid w:val="005F3E8B"/>
    <w:rsid w:val="005F43C9"/>
    <w:rsid w:val="005F46BE"/>
    <w:rsid w:val="005F60E5"/>
    <w:rsid w:val="005F65CE"/>
    <w:rsid w:val="00600A88"/>
    <w:rsid w:val="00601167"/>
    <w:rsid w:val="0060267C"/>
    <w:rsid w:val="0060434C"/>
    <w:rsid w:val="0060453E"/>
    <w:rsid w:val="00604B61"/>
    <w:rsid w:val="0060546A"/>
    <w:rsid w:val="00607750"/>
    <w:rsid w:val="0061111D"/>
    <w:rsid w:val="006136F6"/>
    <w:rsid w:val="00615FA5"/>
    <w:rsid w:val="006178CF"/>
    <w:rsid w:val="00617DE3"/>
    <w:rsid w:val="00620DD9"/>
    <w:rsid w:val="00621542"/>
    <w:rsid w:val="00621A1C"/>
    <w:rsid w:val="006224CB"/>
    <w:rsid w:val="00622EFC"/>
    <w:rsid w:val="00622F55"/>
    <w:rsid w:val="00624369"/>
    <w:rsid w:val="00624BC7"/>
    <w:rsid w:val="00625E68"/>
    <w:rsid w:val="006261BD"/>
    <w:rsid w:val="00630513"/>
    <w:rsid w:val="00630EB1"/>
    <w:rsid w:val="00631D1B"/>
    <w:rsid w:val="00632743"/>
    <w:rsid w:val="0063341E"/>
    <w:rsid w:val="00633F39"/>
    <w:rsid w:val="006344DE"/>
    <w:rsid w:val="0063602C"/>
    <w:rsid w:val="00636168"/>
    <w:rsid w:val="006365A2"/>
    <w:rsid w:val="0064073D"/>
    <w:rsid w:val="00640796"/>
    <w:rsid w:val="00645276"/>
    <w:rsid w:val="006464EC"/>
    <w:rsid w:val="00646A9E"/>
    <w:rsid w:val="00646F8E"/>
    <w:rsid w:val="00647742"/>
    <w:rsid w:val="0065060F"/>
    <w:rsid w:val="00651799"/>
    <w:rsid w:val="00651CDA"/>
    <w:rsid w:val="00651E09"/>
    <w:rsid w:val="00653484"/>
    <w:rsid w:val="00654297"/>
    <w:rsid w:val="00654AE3"/>
    <w:rsid w:val="006573A0"/>
    <w:rsid w:val="00660E56"/>
    <w:rsid w:val="00661FF7"/>
    <w:rsid w:val="0066300F"/>
    <w:rsid w:val="006633E2"/>
    <w:rsid w:val="00664985"/>
    <w:rsid w:val="00665760"/>
    <w:rsid w:val="006663F2"/>
    <w:rsid w:val="0067041C"/>
    <w:rsid w:val="0067056F"/>
    <w:rsid w:val="00670A22"/>
    <w:rsid w:val="0067115F"/>
    <w:rsid w:val="0067196D"/>
    <w:rsid w:val="006722E2"/>
    <w:rsid w:val="00672B0E"/>
    <w:rsid w:val="006734C9"/>
    <w:rsid w:val="00674BC4"/>
    <w:rsid w:val="00674DD2"/>
    <w:rsid w:val="006774AC"/>
    <w:rsid w:val="00682DB2"/>
    <w:rsid w:val="00683834"/>
    <w:rsid w:val="00684DFD"/>
    <w:rsid w:val="00685275"/>
    <w:rsid w:val="00686FFD"/>
    <w:rsid w:val="0068704F"/>
    <w:rsid w:val="006879A5"/>
    <w:rsid w:val="006922A2"/>
    <w:rsid w:val="0069333A"/>
    <w:rsid w:val="00694EBA"/>
    <w:rsid w:val="00696CDF"/>
    <w:rsid w:val="006A0423"/>
    <w:rsid w:val="006A04B7"/>
    <w:rsid w:val="006A127D"/>
    <w:rsid w:val="006A3CCB"/>
    <w:rsid w:val="006A5121"/>
    <w:rsid w:val="006A6EEB"/>
    <w:rsid w:val="006A7559"/>
    <w:rsid w:val="006B078B"/>
    <w:rsid w:val="006B153B"/>
    <w:rsid w:val="006B1983"/>
    <w:rsid w:val="006B3125"/>
    <w:rsid w:val="006B379A"/>
    <w:rsid w:val="006B435D"/>
    <w:rsid w:val="006B62F3"/>
    <w:rsid w:val="006B6419"/>
    <w:rsid w:val="006B6C93"/>
    <w:rsid w:val="006B6EFF"/>
    <w:rsid w:val="006B7B4B"/>
    <w:rsid w:val="006C0296"/>
    <w:rsid w:val="006C036D"/>
    <w:rsid w:val="006C0830"/>
    <w:rsid w:val="006C1625"/>
    <w:rsid w:val="006C260B"/>
    <w:rsid w:val="006C4AAA"/>
    <w:rsid w:val="006C679F"/>
    <w:rsid w:val="006C6CA0"/>
    <w:rsid w:val="006C708C"/>
    <w:rsid w:val="006C7E48"/>
    <w:rsid w:val="006D3172"/>
    <w:rsid w:val="006D44FA"/>
    <w:rsid w:val="006D4557"/>
    <w:rsid w:val="006D50EE"/>
    <w:rsid w:val="006D52C2"/>
    <w:rsid w:val="006D5B2D"/>
    <w:rsid w:val="006D5B30"/>
    <w:rsid w:val="006D692F"/>
    <w:rsid w:val="006E05CB"/>
    <w:rsid w:val="006E1905"/>
    <w:rsid w:val="006E27AA"/>
    <w:rsid w:val="006E283C"/>
    <w:rsid w:val="006E3116"/>
    <w:rsid w:val="006E4D49"/>
    <w:rsid w:val="006E5149"/>
    <w:rsid w:val="006E5179"/>
    <w:rsid w:val="006E5775"/>
    <w:rsid w:val="006E5E11"/>
    <w:rsid w:val="006E7C2A"/>
    <w:rsid w:val="006F0080"/>
    <w:rsid w:val="006F1119"/>
    <w:rsid w:val="006F128C"/>
    <w:rsid w:val="006F346B"/>
    <w:rsid w:val="006F437B"/>
    <w:rsid w:val="006F536E"/>
    <w:rsid w:val="006F5A98"/>
    <w:rsid w:val="006F6D20"/>
    <w:rsid w:val="006F78D9"/>
    <w:rsid w:val="00701A1A"/>
    <w:rsid w:val="007026AA"/>
    <w:rsid w:val="00702C15"/>
    <w:rsid w:val="00703882"/>
    <w:rsid w:val="00704A03"/>
    <w:rsid w:val="00705934"/>
    <w:rsid w:val="00705A45"/>
    <w:rsid w:val="00707141"/>
    <w:rsid w:val="0071105F"/>
    <w:rsid w:val="00713C76"/>
    <w:rsid w:val="00713D5C"/>
    <w:rsid w:val="00714DB9"/>
    <w:rsid w:val="007168DD"/>
    <w:rsid w:val="0072012A"/>
    <w:rsid w:val="0072153D"/>
    <w:rsid w:val="007216C8"/>
    <w:rsid w:val="007219B4"/>
    <w:rsid w:val="007229F4"/>
    <w:rsid w:val="00723115"/>
    <w:rsid w:val="007241F4"/>
    <w:rsid w:val="00726C11"/>
    <w:rsid w:val="007270C1"/>
    <w:rsid w:val="00727127"/>
    <w:rsid w:val="00727A20"/>
    <w:rsid w:val="00730339"/>
    <w:rsid w:val="007319C9"/>
    <w:rsid w:val="00733879"/>
    <w:rsid w:val="0073685A"/>
    <w:rsid w:val="00740AD8"/>
    <w:rsid w:val="00740E8D"/>
    <w:rsid w:val="00742310"/>
    <w:rsid w:val="007428E7"/>
    <w:rsid w:val="00743180"/>
    <w:rsid w:val="00745CF7"/>
    <w:rsid w:val="007474D0"/>
    <w:rsid w:val="007509F3"/>
    <w:rsid w:val="007516E7"/>
    <w:rsid w:val="00751EA7"/>
    <w:rsid w:val="007520EB"/>
    <w:rsid w:val="007524E7"/>
    <w:rsid w:val="00752DBA"/>
    <w:rsid w:val="00755042"/>
    <w:rsid w:val="00755AFA"/>
    <w:rsid w:val="00756A91"/>
    <w:rsid w:val="00757F88"/>
    <w:rsid w:val="007604A9"/>
    <w:rsid w:val="00761412"/>
    <w:rsid w:val="007619D9"/>
    <w:rsid w:val="00761E04"/>
    <w:rsid w:val="007647D3"/>
    <w:rsid w:val="00765150"/>
    <w:rsid w:val="0076540F"/>
    <w:rsid w:val="00766F11"/>
    <w:rsid w:val="007672C6"/>
    <w:rsid w:val="00772661"/>
    <w:rsid w:val="0077615E"/>
    <w:rsid w:val="00777C88"/>
    <w:rsid w:val="00781FE7"/>
    <w:rsid w:val="00782269"/>
    <w:rsid w:val="00786492"/>
    <w:rsid w:val="00786F58"/>
    <w:rsid w:val="007875B2"/>
    <w:rsid w:val="0078779C"/>
    <w:rsid w:val="00787923"/>
    <w:rsid w:val="00790C79"/>
    <w:rsid w:val="007910AD"/>
    <w:rsid w:val="0079128E"/>
    <w:rsid w:val="00792723"/>
    <w:rsid w:val="00793025"/>
    <w:rsid w:val="00796D92"/>
    <w:rsid w:val="007970AC"/>
    <w:rsid w:val="00797563"/>
    <w:rsid w:val="00797D02"/>
    <w:rsid w:val="007A0230"/>
    <w:rsid w:val="007A13A5"/>
    <w:rsid w:val="007A1B88"/>
    <w:rsid w:val="007A2C33"/>
    <w:rsid w:val="007A5505"/>
    <w:rsid w:val="007A6768"/>
    <w:rsid w:val="007A7964"/>
    <w:rsid w:val="007B07FC"/>
    <w:rsid w:val="007B2983"/>
    <w:rsid w:val="007B2E41"/>
    <w:rsid w:val="007B5083"/>
    <w:rsid w:val="007B582F"/>
    <w:rsid w:val="007B60C5"/>
    <w:rsid w:val="007B6205"/>
    <w:rsid w:val="007B6C63"/>
    <w:rsid w:val="007B72CD"/>
    <w:rsid w:val="007B7B89"/>
    <w:rsid w:val="007C376A"/>
    <w:rsid w:val="007C3D07"/>
    <w:rsid w:val="007D0086"/>
    <w:rsid w:val="007D08DD"/>
    <w:rsid w:val="007D0CCF"/>
    <w:rsid w:val="007D16D5"/>
    <w:rsid w:val="007D1AA3"/>
    <w:rsid w:val="007D1D3F"/>
    <w:rsid w:val="007D39D0"/>
    <w:rsid w:val="007D3B14"/>
    <w:rsid w:val="007D4AC3"/>
    <w:rsid w:val="007D5751"/>
    <w:rsid w:val="007D6AE1"/>
    <w:rsid w:val="007D7A80"/>
    <w:rsid w:val="007E164C"/>
    <w:rsid w:val="007E2543"/>
    <w:rsid w:val="007E30B1"/>
    <w:rsid w:val="007E450E"/>
    <w:rsid w:val="007E4ACB"/>
    <w:rsid w:val="007E5E2A"/>
    <w:rsid w:val="007E75A2"/>
    <w:rsid w:val="007E7B14"/>
    <w:rsid w:val="007F0E2E"/>
    <w:rsid w:val="007F1374"/>
    <w:rsid w:val="007F32A5"/>
    <w:rsid w:val="007F382B"/>
    <w:rsid w:val="007F3939"/>
    <w:rsid w:val="007F4889"/>
    <w:rsid w:val="007F5866"/>
    <w:rsid w:val="007F79A3"/>
    <w:rsid w:val="0080033F"/>
    <w:rsid w:val="008016C7"/>
    <w:rsid w:val="00801953"/>
    <w:rsid w:val="00802BA9"/>
    <w:rsid w:val="008038F5"/>
    <w:rsid w:val="008040C5"/>
    <w:rsid w:val="008061E6"/>
    <w:rsid w:val="00806869"/>
    <w:rsid w:val="00806908"/>
    <w:rsid w:val="00806C50"/>
    <w:rsid w:val="00806C9E"/>
    <w:rsid w:val="00811BD8"/>
    <w:rsid w:val="00811D84"/>
    <w:rsid w:val="0081385C"/>
    <w:rsid w:val="00813E0A"/>
    <w:rsid w:val="00816319"/>
    <w:rsid w:val="00816D19"/>
    <w:rsid w:val="00817408"/>
    <w:rsid w:val="00821CD7"/>
    <w:rsid w:val="008227A0"/>
    <w:rsid w:val="00824497"/>
    <w:rsid w:val="00824939"/>
    <w:rsid w:val="008275FC"/>
    <w:rsid w:val="00827600"/>
    <w:rsid w:val="0083299D"/>
    <w:rsid w:val="00833351"/>
    <w:rsid w:val="00833497"/>
    <w:rsid w:val="00833FED"/>
    <w:rsid w:val="0083463E"/>
    <w:rsid w:val="00835B73"/>
    <w:rsid w:val="00836B0A"/>
    <w:rsid w:val="00836B4A"/>
    <w:rsid w:val="00836B8D"/>
    <w:rsid w:val="0084002B"/>
    <w:rsid w:val="00840047"/>
    <w:rsid w:val="00840AAF"/>
    <w:rsid w:val="008417E2"/>
    <w:rsid w:val="00842254"/>
    <w:rsid w:val="00844025"/>
    <w:rsid w:val="00844FF0"/>
    <w:rsid w:val="00845A53"/>
    <w:rsid w:val="0084618A"/>
    <w:rsid w:val="00846ABA"/>
    <w:rsid w:val="00850A4C"/>
    <w:rsid w:val="008528CB"/>
    <w:rsid w:val="00853397"/>
    <w:rsid w:val="00854600"/>
    <w:rsid w:val="008551F1"/>
    <w:rsid w:val="00856436"/>
    <w:rsid w:val="0085736C"/>
    <w:rsid w:val="00857774"/>
    <w:rsid w:val="0085799A"/>
    <w:rsid w:val="0086092D"/>
    <w:rsid w:val="0086235A"/>
    <w:rsid w:val="00862A42"/>
    <w:rsid w:val="008631B4"/>
    <w:rsid w:val="00863774"/>
    <w:rsid w:val="008648AC"/>
    <w:rsid w:val="00865408"/>
    <w:rsid w:val="00865585"/>
    <w:rsid w:val="00870229"/>
    <w:rsid w:val="00871562"/>
    <w:rsid w:val="00871FDE"/>
    <w:rsid w:val="0087446B"/>
    <w:rsid w:val="0087529A"/>
    <w:rsid w:val="00875F22"/>
    <w:rsid w:val="008760DC"/>
    <w:rsid w:val="008804FA"/>
    <w:rsid w:val="00883486"/>
    <w:rsid w:val="008836C8"/>
    <w:rsid w:val="00883C77"/>
    <w:rsid w:val="00883E91"/>
    <w:rsid w:val="00884B84"/>
    <w:rsid w:val="00884E94"/>
    <w:rsid w:val="00885F03"/>
    <w:rsid w:val="00885FAE"/>
    <w:rsid w:val="00886B31"/>
    <w:rsid w:val="00890149"/>
    <w:rsid w:val="008901A5"/>
    <w:rsid w:val="008912D3"/>
    <w:rsid w:val="00891BD4"/>
    <w:rsid w:val="008923A3"/>
    <w:rsid w:val="00896888"/>
    <w:rsid w:val="008A0573"/>
    <w:rsid w:val="008A0EBF"/>
    <w:rsid w:val="008A23F6"/>
    <w:rsid w:val="008A4695"/>
    <w:rsid w:val="008A49E9"/>
    <w:rsid w:val="008A4A2B"/>
    <w:rsid w:val="008A4BC4"/>
    <w:rsid w:val="008A5E36"/>
    <w:rsid w:val="008A71E3"/>
    <w:rsid w:val="008B1AD3"/>
    <w:rsid w:val="008B1E2A"/>
    <w:rsid w:val="008B2DDF"/>
    <w:rsid w:val="008B49B7"/>
    <w:rsid w:val="008B5909"/>
    <w:rsid w:val="008B62B8"/>
    <w:rsid w:val="008B77BF"/>
    <w:rsid w:val="008B7846"/>
    <w:rsid w:val="008B7CB1"/>
    <w:rsid w:val="008C0939"/>
    <w:rsid w:val="008C0A73"/>
    <w:rsid w:val="008C3EE5"/>
    <w:rsid w:val="008C542F"/>
    <w:rsid w:val="008C5560"/>
    <w:rsid w:val="008C614E"/>
    <w:rsid w:val="008C6C56"/>
    <w:rsid w:val="008D002E"/>
    <w:rsid w:val="008D3730"/>
    <w:rsid w:val="008D39AB"/>
    <w:rsid w:val="008D5104"/>
    <w:rsid w:val="008D7C8C"/>
    <w:rsid w:val="008E0029"/>
    <w:rsid w:val="008E43EF"/>
    <w:rsid w:val="008E459B"/>
    <w:rsid w:val="008E7D2E"/>
    <w:rsid w:val="008F06CA"/>
    <w:rsid w:val="008F0D48"/>
    <w:rsid w:val="008F20C9"/>
    <w:rsid w:val="008F4CA6"/>
    <w:rsid w:val="008F51C5"/>
    <w:rsid w:val="008F59DC"/>
    <w:rsid w:val="008F7345"/>
    <w:rsid w:val="00900935"/>
    <w:rsid w:val="00901239"/>
    <w:rsid w:val="00901BF1"/>
    <w:rsid w:val="00902C41"/>
    <w:rsid w:val="0090424F"/>
    <w:rsid w:val="009054CE"/>
    <w:rsid w:val="00906560"/>
    <w:rsid w:val="00906BE8"/>
    <w:rsid w:val="00906DB2"/>
    <w:rsid w:val="00907A3D"/>
    <w:rsid w:val="00911F18"/>
    <w:rsid w:val="00913864"/>
    <w:rsid w:val="00914321"/>
    <w:rsid w:val="00914B6D"/>
    <w:rsid w:val="0091534E"/>
    <w:rsid w:val="009159E3"/>
    <w:rsid w:val="00915E56"/>
    <w:rsid w:val="00917349"/>
    <w:rsid w:val="00920CA6"/>
    <w:rsid w:val="00920CF6"/>
    <w:rsid w:val="009218D8"/>
    <w:rsid w:val="0092194A"/>
    <w:rsid w:val="00921DEB"/>
    <w:rsid w:val="009250E9"/>
    <w:rsid w:val="009278DF"/>
    <w:rsid w:val="00927F04"/>
    <w:rsid w:val="0093124A"/>
    <w:rsid w:val="0093176E"/>
    <w:rsid w:val="0093300B"/>
    <w:rsid w:val="0093361F"/>
    <w:rsid w:val="0093409D"/>
    <w:rsid w:val="0093441C"/>
    <w:rsid w:val="00940FDF"/>
    <w:rsid w:val="009418B4"/>
    <w:rsid w:val="0094270D"/>
    <w:rsid w:val="00943700"/>
    <w:rsid w:val="0094395A"/>
    <w:rsid w:val="009441AE"/>
    <w:rsid w:val="00944AAA"/>
    <w:rsid w:val="00946643"/>
    <w:rsid w:val="00950811"/>
    <w:rsid w:val="00950B55"/>
    <w:rsid w:val="0095328E"/>
    <w:rsid w:val="00953E4A"/>
    <w:rsid w:val="00954A56"/>
    <w:rsid w:val="0095524E"/>
    <w:rsid w:val="009559A6"/>
    <w:rsid w:val="009569DA"/>
    <w:rsid w:val="0095704F"/>
    <w:rsid w:val="00957531"/>
    <w:rsid w:val="0096247C"/>
    <w:rsid w:val="00962A0A"/>
    <w:rsid w:val="009637E9"/>
    <w:rsid w:val="009639DD"/>
    <w:rsid w:val="00966AC8"/>
    <w:rsid w:val="00966C02"/>
    <w:rsid w:val="0096743B"/>
    <w:rsid w:val="00967CD0"/>
    <w:rsid w:val="00971BB7"/>
    <w:rsid w:val="00972A06"/>
    <w:rsid w:val="00972F8A"/>
    <w:rsid w:val="0097362F"/>
    <w:rsid w:val="009737F9"/>
    <w:rsid w:val="00974542"/>
    <w:rsid w:val="0097507E"/>
    <w:rsid w:val="009750D0"/>
    <w:rsid w:val="00975C06"/>
    <w:rsid w:val="009770B9"/>
    <w:rsid w:val="00980136"/>
    <w:rsid w:val="00980589"/>
    <w:rsid w:val="009867AD"/>
    <w:rsid w:val="00987BF6"/>
    <w:rsid w:val="00994D12"/>
    <w:rsid w:val="009955D9"/>
    <w:rsid w:val="009962C3"/>
    <w:rsid w:val="00996447"/>
    <w:rsid w:val="0099653C"/>
    <w:rsid w:val="00996D8A"/>
    <w:rsid w:val="009A247E"/>
    <w:rsid w:val="009A3074"/>
    <w:rsid w:val="009A3499"/>
    <w:rsid w:val="009A500F"/>
    <w:rsid w:val="009A5083"/>
    <w:rsid w:val="009A5631"/>
    <w:rsid w:val="009A5B8F"/>
    <w:rsid w:val="009A63B9"/>
    <w:rsid w:val="009A7510"/>
    <w:rsid w:val="009B0665"/>
    <w:rsid w:val="009B0F12"/>
    <w:rsid w:val="009B2E9C"/>
    <w:rsid w:val="009B3FD8"/>
    <w:rsid w:val="009B4449"/>
    <w:rsid w:val="009B6370"/>
    <w:rsid w:val="009B71A8"/>
    <w:rsid w:val="009B77BC"/>
    <w:rsid w:val="009B7F4A"/>
    <w:rsid w:val="009C0B1C"/>
    <w:rsid w:val="009C2ACF"/>
    <w:rsid w:val="009C2D97"/>
    <w:rsid w:val="009C3564"/>
    <w:rsid w:val="009C3829"/>
    <w:rsid w:val="009C38A1"/>
    <w:rsid w:val="009C3B2A"/>
    <w:rsid w:val="009C5F95"/>
    <w:rsid w:val="009C6662"/>
    <w:rsid w:val="009D0FAE"/>
    <w:rsid w:val="009D2583"/>
    <w:rsid w:val="009D3EB7"/>
    <w:rsid w:val="009D44BE"/>
    <w:rsid w:val="009D44CF"/>
    <w:rsid w:val="009D48FA"/>
    <w:rsid w:val="009D5E76"/>
    <w:rsid w:val="009D6053"/>
    <w:rsid w:val="009D60F6"/>
    <w:rsid w:val="009D72A8"/>
    <w:rsid w:val="009D76A5"/>
    <w:rsid w:val="009E0023"/>
    <w:rsid w:val="009E02BD"/>
    <w:rsid w:val="009E04AF"/>
    <w:rsid w:val="009E095C"/>
    <w:rsid w:val="009E19F3"/>
    <w:rsid w:val="009E236E"/>
    <w:rsid w:val="009E2836"/>
    <w:rsid w:val="009E30D9"/>
    <w:rsid w:val="009E412D"/>
    <w:rsid w:val="009E51CC"/>
    <w:rsid w:val="009E526F"/>
    <w:rsid w:val="009E5F01"/>
    <w:rsid w:val="009E612C"/>
    <w:rsid w:val="009E6653"/>
    <w:rsid w:val="009E6D7B"/>
    <w:rsid w:val="009E7309"/>
    <w:rsid w:val="009F2BCA"/>
    <w:rsid w:val="009F3D00"/>
    <w:rsid w:val="009F4224"/>
    <w:rsid w:val="009F542D"/>
    <w:rsid w:val="009F62BB"/>
    <w:rsid w:val="009F718F"/>
    <w:rsid w:val="009F7517"/>
    <w:rsid w:val="00A01C22"/>
    <w:rsid w:val="00A022FC"/>
    <w:rsid w:val="00A03861"/>
    <w:rsid w:val="00A0397C"/>
    <w:rsid w:val="00A05DC9"/>
    <w:rsid w:val="00A0681B"/>
    <w:rsid w:val="00A06891"/>
    <w:rsid w:val="00A06A18"/>
    <w:rsid w:val="00A0715E"/>
    <w:rsid w:val="00A07CED"/>
    <w:rsid w:val="00A10B84"/>
    <w:rsid w:val="00A10BCD"/>
    <w:rsid w:val="00A10E41"/>
    <w:rsid w:val="00A10E91"/>
    <w:rsid w:val="00A125C4"/>
    <w:rsid w:val="00A12A00"/>
    <w:rsid w:val="00A13811"/>
    <w:rsid w:val="00A14284"/>
    <w:rsid w:val="00A16074"/>
    <w:rsid w:val="00A1686D"/>
    <w:rsid w:val="00A17B1D"/>
    <w:rsid w:val="00A17DC2"/>
    <w:rsid w:val="00A20680"/>
    <w:rsid w:val="00A215C2"/>
    <w:rsid w:val="00A22004"/>
    <w:rsid w:val="00A24F94"/>
    <w:rsid w:val="00A26F6C"/>
    <w:rsid w:val="00A27757"/>
    <w:rsid w:val="00A31573"/>
    <w:rsid w:val="00A31671"/>
    <w:rsid w:val="00A317AA"/>
    <w:rsid w:val="00A338FE"/>
    <w:rsid w:val="00A34476"/>
    <w:rsid w:val="00A3487B"/>
    <w:rsid w:val="00A3646D"/>
    <w:rsid w:val="00A36CB0"/>
    <w:rsid w:val="00A372B9"/>
    <w:rsid w:val="00A414EE"/>
    <w:rsid w:val="00A41967"/>
    <w:rsid w:val="00A419E2"/>
    <w:rsid w:val="00A42A90"/>
    <w:rsid w:val="00A4307B"/>
    <w:rsid w:val="00A440D1"/>
    <w:rsid w:val="00A44228"/>
    <w:rsid w:val="00A4509F"/>
    <w:rsid w:val="00A454C4"/>
    <w:rsid w:val="00A45B36"/>
    <w:rsid w:val="00A46102"/>
    <w:rsid w:val="00A4745D"/>
    <w:rsid w:val="00A50702"/>
    <w:rsid w:val="00A51D61"/>
    <w:rsid w:val="00A52079"/>
    <w:rsid w:val="00A52536"/>
    <w:rsid w:val="00A52CF2"/>
    <w:rsid w:val="00A53486"/>
    <w:rsid w:val="00A55EFA"/>
    <w:rsid w:val="00A561DC"/>
    <w:rsid w:val="00A60258"/>
    <w:rsid w:val="00A61835"/>
    <w:rsid w:val="00A618AC"/>
    <w:rsid w:val="00A619A6"/>
    <w:rsid w:val="00A63006"/>
    <w:rsid w:val="00A65190"/>
    <w:rsid w:val="00A70673"/>
    <w:rsid w:val="00A723AF"/>
    <w:rsid w:val="00A73E44"/>
    <w:rsid w:val="00A73FCC"/>
    <w:rsid w:val="00A74182"/>
    <w:rsid w:val="00A741F2"/>
    <w:rsid w:val="00A7427D"/>
    <w:rsid w:val="00A74829"/>
    <w:rsid w:val="00A75022"/>
    <w:rsid w:val="00A763EB"/>
    <w:rsid w:val="00A76621"/>
    <w:rsid w:val="00A766DA"/>
    <w:rsid w:val="00A80261"/>
    <w:rsid w:val="00A80EEE"/>
    <w:rsid w:val="00A810E6"/>
    <w:rsid w:val="00A81C3D"/>
    <w:rsid w:val="00A81E14"/>
    <w:rsid w:val="00A82AE9"/>
    <w:rsid w:val="00A857DA"/>
    <w:rsid w:val="00A87542"/>
    <w:rsid w:val="00A87582"/>
    <w:rsid w:val="00A92DD5"/>
    <w:rsid w:val="00A93290"/>
    <w:rsid w:val="00A9348E"/>
    <w:rsid w:val="00A9447C"/>
    <w:rsid w:val="00A94BB4"/>
    <w:rsid w:val="00A94F54"/>
    <w:rsid w:val="00A959BC"/>
    <w:rsid w:val="00A968FB"/>
    <w:rsid w:val="00AA338E"/>
    <w:rsid w:val="00AA3574"/>
    <w:rsid w:val="00AA3DB1"/>
    <w:rsid w:val="00AA3F2C"/>
    <w:rsid w:val="00AA3FDA"/>
    <w:rsid w:val="00AA4336"/>
    <w:rsid w:val="00AA46A4"/>
    <w:rsid w:val="00AB022D"/>
    <w:rsid w:val="00AB0E10"/>
    <w:rsid w:val="00AB16F6"/>
    <w:rsid w:val="00AB17FB"/>
    <w:rsid w:val="00AB1D3F"/>
    <w:rsid w:val="00AB3F95"/>
    <w:rsid w:val="00AB4798"/>
    <w:rsid w:val="00AB6276"/>
    <w:rsid w:val="00AB66EB"/>
    <w:rsid w:val="00AC04B9"/>
    <w:rsid w:val="00AC153E"/>
    <w:rsid w:val="00AC2F68"/>
    <w:rsid w:val="00AC4301"/>
    <w:rsid w:val="00AC43E8"/>
    <w:rsid w:val="00AC4AD9"/>
    <w:rsid w:val="00AC5232"/>
    <w:rsid w:val="00AC5528"/>
    <w:rsid w:val="00AC5EEB"/>
    <w:rsid w:val="00AC6572"/>
    <w:rsid w:val="00AD369F"/>
    <w:rsid w:val="00AD4B15"/>
    <w:rsid w:val="00AD4B5E"/>
    <w:rsid w:val="00AD5CFC"/>
    <w:rsid w:val="00AD60DD"/>
    <w:rsid w:val="00AD6CD1"/>
    <w:rsid w:val="00AD7C54"/>
    <w:rsid w:val="00AE048B"/>
    <w:rsid w:val="00AE11DF"/>
    <w:rsid w:val="00AE13E4"/>
    <w:rsid w:val="00AE2734"/>
    <w:rsid w:val="00AE3EB8"/>
    <w:rsid w:val="00AE4729"/>
    <w:rsid w:val="00AE5C56"/>
    <w:rsid w:val="00AE6AAD"/>
    <w:rsid w:val="00AE778A"/>
    <w:rsid w:val="00AF14BC"/>
    <w:rsid w:val="00AF3925"/>
    <w:rsid w:val="00AF4141"/>
    <w:rsid w:val="00AF53E6"/>
    <w:rsid w:val="00AF5BF9"/>
    <w:rsid w:val="00AF5CC5"/>
    <w:rsid w:val="00AF70FA"/>
    <w:rsid w:val="00AF79C0"/>
    <w:rsid w:val="00AF7FE1"/>
    <w:rsid w:val="00B0013F"/>
    <w:rsid w:val="00B013D5"/>
    <w:rsid w:val="00B01B86"/>
    <w:rsid w:val="00B02B40"/>
    <w:rsid w:val="00B03F56"/>
    <w:rsid w:val="00B04381"/>
    <w:rsid w:val="00B0559E"/>
    <w:rsid w:val="00B1071D"/>
    <w:rsid w:val="00B10887"/>
    <w:rsid w:val="00B12CA6"/>
    <w:rsid w:val="00B139D4"/>
    <w:rsid w:val="00B13FDC"/>
    <w:rsid w:val="00B15273"/>
    <w:rsid w:val="00B21895"/>
    <w:rsid w:val="00B22914"/>
    <w:rsid w:val="00B239F0"/>
    <w:rsid w:val="00B2671C"/>
    <w:rsid w:val="00B32793"/>
    <w:rsid w:val="00B3287F"/>
    <w:rsid w:val="00B33B93"/>
    <w:rsid w:val="00B3421F"/>
    <w:rsid w:val="00B36DAF"/>
    <w:rsid w:val="00B373A3"/>
    <w:rsid w:val="00B37C2B"/>
    <w:rsid w:val="00B4021B"/>
    <w:rsid w:val="00B4098D"/>
    <w:rsid w:val="00B40DE6"/>
    <w:rsid w:val="00B40F73"/>
    <w:rsid w:val="00B41C81"/>
    <w:rsid w:val="00B4213D"/>
    <w:rsid w:val="00B42A36"/>
    <w:rsid w:val="00B45D27"/>
    <w:rsid w:val="00B46124"/>
    <w:rsid w:val="00B465D1"/>
    <w:rsid w:val="00B47B0A"/>
    <w:rsid w:val="00B502B7"/>
    <w:rsid w:val="00B51FAB"/>
    <w:rsid w:val="00B5213E"/>
    <w:rsid w:val="00B534A7"/>
    <w:rsid w:val="00B53525"/>
    <w:rsid w:val="00B53665"/>
    <w:rsid w:val="00B554BF"/>
    <w:rsid w:val="00B55867"/>
    <w:rsid w:val="00B56492"/>
    <w:rsid w:val="00B56BCD"/>
    <w:rsid w:val="00B576D2"/>
    <w:rsid w:val="00B60C7F"/>
    <w:rsid w:val="00B614A3"/>
    <w:rsid w:val="00B62AAC"/>
    <w:rsid w:val="00B66313"/>
    <w:rsid w:val="00B669B5"/>
    <w:rsid w:val="00B67285"/>
    <w:rsid w:val="00B6748C"/>
    <w:rsid w:val="00B67718"/>
    <w:rsid w:val="00B67765"/>
    <w:rsid w:val="00B71DD6"/>
    <w:rsid w:val="00B720C9"/>
    <w:rsid w:val="00B73346"/>
    <w:rsid w:val="00B737A8"/>
    <w:rsid w:val="00B743CE"/>
    <w:rsid w:val="00B75896"/>
    <w:rsid w:val="00B759EF"/>
    <w:rsid w:val="00B76732"/>
    <w:rsid w:val="00B8145B"/>
    <w:rsid w:val="00B823C8"/>
    <w:rsid w:val="00B8273B"/>
    <w:rsid w:val="00B82F55"/>
    <w:rsid w:val="00B8343B"/>
    <w:rsid w:val="00B83978"/>
    <w:rsid w:val="00B86781"/>
    <w:rsid w:val="00B86807"/>
    <w:rsid w:val="00B906BA"/>
    <w:rsid w:val="00B90BA3"/>
    <w:rsid w:val="00B922A0"/>
    <w:rsid w:val="00B92473"/>
    <w:rsid w:val="00B93F62"/>
    <w:rsid w:val="00B9519A"/>
    <w:rsid w:val="00B9534F"/>
    <w:rsid w:val="00B9584B"/>
    <w:rsid w:val="00B964DC"/>
    <w:rsid w:val="00B97428"/>
    <w:rsid w:val="00BA069B"/>
    <w:rsid w:val="00BA0879"/>
    <w:rsid w:val="00BA08D2"/>
    <w:rsid w:val="00BA1CA9"/>
    <w:rsid w:val="00BA295A"/>
    <w:rsid w:val="00BA2A10"/>
    <w:rsid w:val="00BA327A"/>
    <w:rsid w:val="00BA4672"/>
    <w:rsid w:val="00BA49D8"/>
    <w:rsid w:val="00BA63C0"/>
    <w:rsid w:val="00BA67DA"/>
    <w:rsid w:val="00BA6A7A"/>
    <w:rsid w:val="00BA6B67"/>
    <w:rsid w:val="00BB0EF9"/>
    <w:rsid w:val="00BB27BB"/>
    <w:rsid w:val="00BB2D6B"/>
    <w:rsid w:val="00BB348F"/>
    <w:rsid w:val="00BB5658"/>
    <w:rsid w:val="00BB6ECF"/>
    <w:rsid w:val="00BB78AB"/>
    <w:rsid w:val="00BC0198"/>
    <w:rsid w:val="00BC059C"/>
    <w:rsid w:val="00BC0E10"/>
    <w:rsid w:val="00BC2BF1"/>
    <w:rsid w:val="00BC33B5"/>
    <w:rsid w:val="00BC3A88"/>
    <w:rsid w:val="00BC426B"/>
    <w:rsid w:val="00BC4919"/>
    <w:rsid w:val="00BC5619"/>
    <w:rsid w:val="00BD0BDE"/>
    <w:rsid w:val="00BD2840"/>
    <w:rsid w:val="00BD32FF"/>
    <w:rsid w:val="00BD3FA3"/>
    <w:rsid w:val="00BD5512"/>
    <w:rsid w:val="00BD582F"/>
    <w:rsid w:val="00BD60EC"/>
    <w:rsid w:val="00BD7134"/>
    <w:rsid w:val="00BE160E"/>
    <w:rsid w:val="00BE1D54"/>
    <w:rsid w:val="00BE2027"/>
    <w:rsid w:val="00BE30AD"/>
    <w:rsid w:val="00BE3C63"/>
    <w:rsid w:val="00BE4814"/>
    <w:rsid w:val="00BE58F1"/>
    <w:rsid w:val="00BE70B8"/>
    <w:rsid w:val="00BE7130"/>
    <w:rsid w:val="00BE73FB"/>
    <w:rsid w:val="00BF0C82"/>
    <w:rsid w:val="00BF4C1F"/>
    <w:rsid w:val="00BF5B39"/>
    <w:rsid w:val="00C0030C"/>
    <w:rsid w:val="00C01609"/>
    <w:rsid w:val="00C01869"/>
    <w:rsid w:val="00C02511"/>
    <w:rsid w:val="00C03827"/>
    <w:rsid w:val="00C03FEB"/>
    <w:rsid w:val="00C04BB1"/>
    <w:rsid w:val="00C061F7"/>
    <w:rsid w:val="00C06EE8"/>
    <w:rsid w:val="00C07D31"/>
    <w:rsid w:val="00C11BCC"/>
    <w:rsid w:val="00C124B3"/>
    <w:rsid w:val="00C12564"/>
    <w:rsid w:val="00C15D8F"/>
    <w:rsid w:val="00C16ED1"/>
    <w:rsid w:val="00C216BB"/>
    <w:rsid w:val="00C21938"/>
    <w:rsid w:val="00C225A6"/>
    <w:rsid w:val="00C237DE"/>
    <w:rsid w:val="00C23DA6"/>
    <w:rsid w:val="00C24BD1"/>
    <w:rsid w:val="00C25213"/>
    <w:rsid w:val="00C25BA7"/>
    <w:rsid w:val="00C2696B"/>
    <w:rsid w:val="00C27808"/>
    <w:rsid w:val="00C30E83"/>
    <w:rsid w:val="00C34730"/>
    <w:rsid w:val="00C3711C"/>
    <w:rsid w:val="00C37D3A"/>
    <w:rsid w:val="00C40638"/>
    <w:rsid w:val="00C420BB"/>
    <w:rsid w:val="00C43B39"/>
    <w:rsid w:val="00C44F18"/>
    <w:rsid w:val="00C465D4"/>
    <w:rsid w:val="00C46AAB"/>
    <w:rsid w:val="00C4787F"/>
    <w:rsid w:val="00C501B6"/>
    <w:rsid w:val="00C5119F"/>
    <w:rsid w:val="00C536D9"/>
    <w:rsid w:val="00C544F7"/>
    <w:rsid w:val="00C55BF3"/>
    <w:rsid w:val="00C56670"/>
    <w:rsid w:val="00C5689C"/>
    <w:rsid w:val="00C574FD"/>
    <w:rsid w:val="00C57B43"/>
    <w:rsid w:val="00C6061F"/>
    <w:rsid w:val="00C60D23"/>
    <w:rsid w:val="00C627EC"/>
    <w:rsid w:val="00C62C96"/>
    <w:rsid w:val="00C6336B"/>
    <w:rsid w:val="00C63608"/>
    <w:rsid w:val="00C63CF2"/>
    <w:rsid w:val="00C64F97"/>
    <w:rsid w:val="00C66805"/>
    <w:rsid w:val="00C6694A"/>
    <w:rsid w:val="00C67AB4"/>
    <w:rsid w:val="00C70AA4"/>
    <w:rsid w:val="00C70DA5"/>
    <w:rsid w:val="00C72C18"/>
    <w:rsid w:val="00C734EB"/>
    <w:rsid w:val="00C76492"/>
    <w:rsid w:val="00C7692E"/>
    <w:rsid w:val="00C8014B"/>
    <w:rsid w:val="00C80CD8"/>
    <w:rsid w:val="00C8153F"/>
    <w:rsid w:val="00C81DC8"/>
    <w:rsid w:val="00C81F16"/>
    <w:rsid w:val="00C829FE"/>
    <w:rsid w:val="00C83EDC"/>
    <w:rsid w:val="00C84EB1"/>
    <w:rsid w:val="00C87072"/>
    <w:rsid w:val="00C87180"/>
    <w:rsid w:val="00C87371"/>
    <w:rsid w:val="00C8785A"/>
    <w:rsid w:val="00C9134E"/>
    <w:rsid w:val="00C9272E"/>
    <w:rsid w:val="00C92DE5"/>
    <w:rsid w:val="00C9442D"/>
    <w:rsid w:val="00C96CA5"/>
    <w:rsid w:val="00C973B7"/>
    <w:rsid w:val="00C97563"/>
    <w:rsid w:val="00CA02F1"/>
    <w:rsid w:val="00CA0CD2"/>
    <w:rsid w:val="00CA1088"/>
    <w:rsid w:val="00CA2836"/>
    <w:rsid w:val="00CA2980"/>
    <w:rsid w:val="00CB0A35"/>
    <w:rsid w:val="00CB1577"/>
    <w:rsid w:val="00CB2056"/>
    <w:rsid w:val="00CB3368"/>
    <w:rsid w:val="00CB369E"/>
    <w:rsid w:val="00CB4427"/>
    <w:rsid w:val="00CB5BA1"/>
    <w:rsid w:val="00CB5CE8"/>
    <w:rsid w:val="00CB5F16"/>
    <w:rsid w:val="00CB5F79"/>
    <w:rsid w:val="00CB6BFF"/>
    <w:rsid w:val="00CB7B6F"/>
    <w:rsid w:val="00CC19BB"/>
    <w:rsid w:val="00CC2065"/>
    <w:rsid w:val="00CC2566"/>
    <w:rsid w:val="00CC42DF"/>
    <w:rsid w:val="00CC431B"/>
    <w:rsid w:val="00CC57FF"/>
    <w:rsid w:val="00CC5F36"/>
    <w:rsid w:val="00CC5F7D"/>
    <w:rsid w:val="00CC6E73"/>
    <w:rsid w:val="00CC7A36"/>
    <w:rsid w:val="00CD1A88"/>
    <w:rsid w:val="00CD220F"/>
    <w:rsid w:val="00CD3777"/>
    <w:rsid w:val="00CD3CC9"/>
    <w:rsid w:val="00CD4B1E"/>
    <w:rsid w:val="00CD5456"/>
    <w:rsid w:val="00CD639B"/>
    <w:rsid w:val="00CD642A"/>
    <w:rsid w:val="00CE0E8B"/>
    <w:rsid w:val="00CE19D0"/>
    <w:rsid w:val="00CE248E"/>
    <w:rsid w:val="00CE385B"/>
    <w:rsid w:val="00CE42BB"/>
    <w:rsid w:val="00CE5B06"/>
    <w:rsid w:val="00CE61C9"/>
    <w:rsid w:val="00CE6528"/>
    <w:rsid w:val="00CF2324"/>
    <w:rsid w:val="00CF51C7"/>
    <w:rsid w:val="00CF51E3"/>
    <w:rsid w:val="00CF61B9"/>
    <w:rsid w:val="00CF6A32"/>
    <w:rsid w:val="00D0092E"/>
    <w:rsid w:val="00D01552"/>
    <w:rsid w:val="00D01ECE"/>
    <w:rsid w:val="00D0227C"/>
    <w:rsid w:val="00D0768D"/>
    <w:rsid w:val="00D0791D"/>
    <w:rsid w:val="00D10286"/>
    <w:rsid w:val="00D11558"/>
    <w:rsid w:val="00D122FE"/>
    <w:rsid w:val="00D12632"/>
    <w:rsid w:val="00D12F56"/>
    <w:rsid w:val="00D13BD6"/>
    <w:rsid w:val="00D14FBC"/>
    <w:rsid w:val="00D16459"/>
    <w:rsid w:val="00D168DA"/>
    <w:rsid w:val="00D16BFF"/>
    <w:rsid w:val="00D17647"/>
    <w:rsid w:val="00D203FD"/>
    <w:rsid w:val="00D2104D"/>
    <w:rsid w:val="00D2151C"/>
    <w:rsid w:val="00D2266C"/>
    <w:rsid w:val="00D2276F"/>
    <w:rsid w:val="00D24F4D"/>
    <w:rsid w:val="00D3032B"/>
    <w:rsid w:val="00D31555"/>
    <w:rsid w:val="00D32B79"/>
    <w:rsid w:val="00D339B6"/>
    <w:rsid w:val="00D351FC"/>
    <w:rsid w:val="00D35B5B"/>
    <w:rsid w:val="00D36308"/>
    <w:rsid w:val="00D36902"/>
    <w:rsid w:val="00D37075"/>
    <w:rsid w:val="00D374DA"/>
    <w:rsid w:val="00D374E4"/>
    <w:rsid w:val="00D40118"/>
    <w:rsid w:val="00D412C4"/>
    <w:rsid w:val="00D41B37"/>
    <w:rsid w:val="00D41CAB"/>
    <w:rsid w:val="00D43D64"/>
    <w:rsid w:val="00D47A79"/>
    <w:rsid w:val="00D508C9"/>
    <w:rsid w:val="00D50A9A"/>
    <w:rsid w:val="00D51280"/>
    <w:rsid w:val="00D52444"/>
    <w:rsid w:val="00D52BC6"/>
    <w:rsid w:val="00D535CF"/>
    <w:rsid w:val="00D55856"/>
    <w:rsid w:val="00D55D5D"/>
    <w:rsid w:val="00D57F7B"/>
    <w:rsid w:val="00D6100A"/>
    <w:rsid w:val="00D6165D"/>
    <w:rsid w:val="00D63746"/>
    <w:rsid w:val="00D63DE1"/>
    <w:rsid w:val="00D6400F"/>
    <w:rsid w:val="00D6453C"/>
    <w:rsid w:val="00D64E14"/>
    <w:rsid w:val="00D65883"/>
    <w:rsid w:val="00D668CD"/>
    <w:rsid w:val="00D71B1D"/>
    <w:rsid w:val="00D72816"/>
    <w:rsid w:val="00D73F61"/>
    <w:rsid w:val="00D757AC"/>
    <w:rsid w:val="00D758A2"/>
    <w:rsid w:val="00D77D5B"/>
    <w:rsid w:val="00D77E22"/>
    <w:rsid w:val="00D82D09"/>
    <w:rsid w:val="00D86EF2"/>
    <w:rsid w:val="00D877A3"/>
    <w:rsid w:val="00D878E2"/>
    <w:rsid w:val="00D87926"/>
    <w:rsid w:val="00D87FD9"/>
    <w:rsid w:val="00D9289A"/>
    <w:rsid w:val="00D92DC8"/>
    <w:rsid w:val="00D93073"/>
    <w:rsid w:val="00D93DBB"/>
    <w:rsid w:val="00D93E1E"/>
    <w:rsid w:val="00D946DD"/>
    <w:rsid w:val="00D975DA"/>
    <w:rsid w:val="00DA0AC6"/>
    <w:rsid w:val="00DA41C6"/>
    <w:rsid w:val="00DA4398"/>
    <w:rsid w:val="00DA45A8"/>
    <w:rsid w:val="00DA4B0B"/>
    <w:rsid w:val="00DA52FA"/>
    <w:rsid w:val="00DA65FA"/>
    <w:rsid w:val="00DA6924"/>
    <w:rsid w:val="00DA7D3D"/>
    <w:rsid w:val="00DB0CC1"/>
    <w:rsid w:val="00DB0D41"/>
    <w:rsid w:val="00DB2A9C"/>
    <w:rsid w:val="00DB3248"/>
    <w:rsid w:val="00DB385C"/>
    <w:rsid w:val="00DB4B15"/>
    <w:rsid w:val="00DB57C8"/>
    <w:rsid w:val="00DB61DB"/>
    <w:rsid w:val="00DB6426"/>
    <w:rsid w:val="00DB6526"/>
    <w:rsid w:val="00DB7427"/>
    <w:rsid w:val="00DB748C"/>
    <w:rsid w:val="00DB7F79"/>
    <w:rsid w:val="00DC01C4"/>
    <w:rsid w:val="00DC1794"/>
    <w:rsid w:val="00DC29F5"/>
    <w:rsid w:val="00DC2E24"/>
    <w:rsid w:val="00DC36C2"/>
    <w:rsid w:val="00DC36D3"/>
    <w:rsid w:val="00DC3B6A"/>
    <w:rsid w:val="00DC3D6C"/>
    <w:rsid w:val="00DC3EB1"/>
    <w:rsid w:val="00DC429A"/>
    <w:rsid w:val="00DC4BC7"/>
    <w:rsid w:val="00DC56B3"/>
    <w:rsid w:val="00DC6CB0"/>
    <w:rsid w:val="00DD0D74"/>
    <w:rsid w:val="00DD2439"/>
    <w:rsid w:val="00DD30D6"/>
    <w:rsid w:val="00DD5460"/>
    <w:rsid w:val="00DD6BF7"/>
    <w:rsid w:val="00DD6CC5"/>
    <w:rsid w:val="00DD75D6"/>
    <w:rsid w:val="00DE1B98"/>
    <w:rsid w:val="00DE307A"/>
    <w:rsid w:val="00DE37E6"/>
    <w:rsid w:val="00DE4069"/>
    <w:rsid w:val="00DE4A89"/>
    <w:rsid w:val="00DE552F"/>
    <w:rsid w:val="00DE66DA"/>
    <w:rsid w:val="00DE69FB"/>
    <w:rsid w:val="00DF0DFA"/>
    <w:rsid w:val="00DF1008"/>
    <w:rsid w:val="00DF31D8"/>
    <w:rsid w:val="00DF33EC"/>
    <w:rsid w:val="00DF5FDC"/>
    <w:rsid w:val="00DF65DF"/>
    <w:rsid w:val="00DF6AC3"/>
    <w:rsid w:val="00DF7FC6"/>
    <w:rsid w:val="00E00004"/>
    <w:rsid w:val="00E01B23"/>
    <w:rsid w:val="00E03614"/>
    <w:rsid w:val="00E03FE5"/>
    <w:rsid w:val="00E04445"/>
    <w:rsid w:val="00E04769"/>
    <w:rsid w:val="00E04802"/>
    <w:rsid w:val="00E05A01"/>
    <w:rsid w:val="00E0650F"/>
    <w:rsid w:val="00E075CE"/>
    <w:rsid w:val="00E07822"/>
    <w:rsid w:val="00E10CBF"/>
    <w:rsid w:val="00E1110E"/>
    <w:rsid w:val="00E14997"/>
    <w:rsid w:val="00E14A1A"/>
    <w:rsid w:val="00E16A63"/>
    <w:rsid w:val="00E237F8"/>
    <w:rsid w:val="00E24F98"/>
    <w:rsid w:val="00E25234"/>
    <w:rsid w:val="00E259DE"/>
    <w:rsid w:val="00E2618F"/>
    <w:rsid w:val="00E265FC"/>
    <w:rsid w:val="00E27442"/>
    <w:rsid w:val="00E302AF"/>
    <w:rsid w:val="00E3081D"/>
    <w:rsid w:val="00E34278"/>
    <w:rsid w:val="00E34282"/>
    <w:rsid w:val="00E3459E"/>
    <w:rsid w:val="00E3544A"/>
    <w:rsid w:val="00E356B1"/>
    <w:rsid w:val="00E357FD"/>
    <w:rsid w:val="00E35E5F"/>
    <w:rsid w:val="00E36701"/>
    <w:rsid w:val="00E37180"/>
    <w:rsid w:val="00E40085"/>
    <w:rsid w:val="00E4038B"/>
    <w:rsid w:val="00E40DD8"/>
    <w:rsid w:val="00E41506"/>
    <w:rsid w:val="00E4190D"/>
    <w:rsid w:val="00E424E9"/>
    <w:rsid w:val="00E43DE4"/>
    <w:rsid w:val="00E45970"/>
    <w:rsid w:val="00E46438"/>
    <w:rsid w:val="00E4692F"/>
    <w:rsid w:val="00E506D8"/>
    <w:rsid w:val="00E513C5"/>
    <w:rsid w:val="00E51DED"/>
    <w:rsid w:val="00E528C4"/>
    <w:rsid w:val="00E52931"/>
    <w:rsid w:val="00E539F3"/>
    <w:rsid w:val="00E542A7"/>
    <w:rsid w:val="00E575FC"/>
    <w:rsid w:val="00E57775"/>
    <w:rsid w:val="00E57B80"/>
    <w:rsid w:val="00E64AB6"/>
    <w:rsid w:val="00E64ADD"/>
    <w:rsid w:val="00E66439"/>
    <w:rsid w:val="00E66C8C"/>
    <w:rsid w:val="00E701D9"/>
    <w:rsid w:val="00E714A7"/>
    <w:rsid w:val="00E71D93"/>
    <w:rsid w:val="00E726D7"/>
    <w:rsid w:val="00E72821"/>
    <w:rsid w:val="00E731CE"/>
    <w:rsid w:val="00E73D28"/>
    <w:rsid w:val="00E742EA"/>
    <w:rsid w:val="00E748B3"/>
    <w:rsid w:val="00E74952"/>
    <w:rsid w:val="00E80C28"/>
    <w:rsid w:val="00E82AFF"/>
    <w:rsid w:val="00E873AB"/>
    <w:rsid w:val="00E90163"/>
    <w:rsid w:val="00E90C12"/>
    <w:rsid w:val="00E9202D"/>
    <w:rsid w:val="00E93179"/>
    <w:rsid w:val="00EA00B4"/>
    <w:rsid w:val="00EA4705"/>
    <w:rsid w:val="00EA495A"/>
    <w:rsid w:val="00EA73D9"/>
    <w:rsid w:val="00EB0AC6"/>
    <w:rsid w:val="00EB2FAF"/>
    <w:rsid w:val="00EB361B"/>
    <w:rsid w:val="00EB3F3A"/>
    <w:rsid w:val="00EB5EF3"/>
    <w:rsid w:val="00EB7CF4"/>
    <w:rsid w:val="00EB7DBE"/>
    <w:rsid w:val="00EC0979"/>
    <w:rsid w:val="00EC0D8F"/>
    <w:rsid w:val="00EC2C68"/>
    <w:rsid w:val="00EC2FCD"/>
    <w:rsid w:val="00EC3D16"/>
    <w:rsid w:val="00EC471D"/>
    <w:rsid w:val="00EC5589"/>
    <w:rsid w:val="00EC6075"/>
    <w:rsid w:val="00EC6455"/>
    <w:rsid w:val="00EC6B91"/>
    <w:rsid w:val="00EC7054"/>
    <w:rsid w:val="00ED05F1"/>
    <w:rsid w:val="00ED07FF"/>
    <w:rsid w:val="00ED0F6C"/>
    <w:rsid w:val="00ED20DE"/>
    <w:rsid w:val="00ED2868"/>
    <w:rsid w:val="00ED383F"/>
    <w:rsid w:val="00ED3C80"/>
    <w:rsid w:val="00ED45BF"/>
    <w:rsid w:val="00ED4E65"/>
    <w:rsid w:val="00ED5DA3"/>
    <w:rsid w:val="00ED6892"/>
    <w:rsid w:val="00EE090E"/>
    <w:rsid w:val="00EE1485"/>
    <w:rsid w:val="00EE1E4C"/>
    <w:rsid w:val="00EE3A23"/>
    <w:rsid w:val="00EE43FF"/>
    <w:rsid w:val="00EE4CDD"/>
    <w:rsid w:val="00EE6B41"/>
    <w:rsid w:val="00EE6B91"/>
    <w:rsid w:val="00EE6B9A"/>
    <w:rsid w:val="00EF0C11"/>
    <w:rsid w:val="00EF0FCA"/>
    <w:rsid w:val="00EF1692"/>
    <w:rsid w:val="00EF1976"/>
    <w:rsid w:val="00EF272E"/>
    <w:rsid w:val="00EF2C9A"/>
    <w:rsid w:val="00EF3D9C"/>
    <w:rsid w:val="00EF4958"/>
    <w:rsid w:val="00EF6903"/>
    <w:rsid w:val="00EF7387"/>
    <w:rsid w:val="00F00AA8"/>
    <w:rsid w:val="00F03565"/>
    <w:rsid w:val="00F04DD0"/>
    <w:rsid w:val="00F057EA"/>
    <w:rsid w:val="00F06305"/>
    <w:rsid w:val="00F0636F"/>
    <w:rsid w:val="00F06B55"/>
    <w:rsid w:val="00F070E3"/>
    <w:rsid w:val="00F07A50"/>
    <w:rsid w:val="00F07C3E"/>
    <w:rsid w:val="00F07FC8"/>
    <w:rsid w:val="00F104F8"/>
    <w:rsid w:val="00F12AFF"/>
    <w:rsid w:val="00F13056"/>
    <w:rsid w:val="00F145A9"/>
    <w:rsid w:val="00F14A4B"/>
    <w:rsid w:val="00F15B7A"/>
    <w:rsid w:val="00F16656"/>
    <w:rsid w:val="00F16866"/>
    <w:rsid w:val="00F20215"/>
    <w:rsid w:val="00F213B8"/>
    <w:rsid w:val="00F21778"/>
    <w:rsid w:val="00F21C48"/>
    <w:rsid w:val="00F223A6"/>
    <w:rsid w:val="00F233BD"/>
    <w:rsid w:val="00F2594A"/>
    <w:rsid w:val="00F26891"/>
    <w:rsid w:val="00F27BDE"/>
    <w:rsid w:val="00F30F66"/>
    <w:rsid w:val="00F319A5"/>
    <w:rsid w:val="00F31E30"/>
    <w:rsid w:val="00F347D0"/>
    <w:rsid w:val="00F34D7F"/>
    <w:rsid w:val="00F367DA"/>
    <w:rsid w:val="00F36DEA"/>
    <w:rsid w:val="00F40600"/>
    <w:rsid w:val="00F41769"/>
    <w:rsid w:val="00F42EFB"/>
    <w:rsid w:val="00F43CF7"/>
    <w:rsid w:val="00F4453C"/>
    <w:rsid w:val="00F46593"/>
    <w:rsid w:val="00F46E8A"/>
    <w:rsid w:val="00F50A3F"/>
    <w:rsid w:val="00F52DBB"/>
    <w:rsid w:val="00F563E8"/>
    <w:rsid w:val="00F56BAB"/>
    <w:rsid w:val="00F56D0B"/>
    <w:rsid w:val="00F613A0"/>
    <w:rsid w:val="00F61C0B"/>
    <w:rsid w:val="00F62E82"/>
    <w:rsid w:val="00F63CE6"/>
    <w:rsid w:val="00F64E74"/>
    <w:rsid w:val="00F67760"/>
    <w:rsid w:val="00F679BA"/>
    <w:rsid w:val="00F67A09"/>
    <w:rsid w:val="00F67BC3"/>
    <w:rsid w:val="00F70656"/>
    <w:rsid w:val="00F717B6"/>
    <w:rsid w:val="00F72A76"/>
    <w:rsid w:val="00F73857"/>
    <w:rsid w:val="00F742AA"/>
    <w:rsid w:val="00F74AF3"/>
    <w:rsid w:val="00F77F2C"/>
    <w:rsid w:val="00F81F41"/>
    <w:rsid w:val="00F839E0"/>
    <w:rsid w:val="00F84AE3"/>
    <w:rsid w:val="00F85470"/>
    <w:rsid w:val="00F87702"/>
    <w:rsid w:val="00F90BD2"/>
    <w:rsid w:val="00F91B8E"/>
    <w:rsid w:val="00F91D72"/>
    <w:rsid w:val="00F94D1E"/>
    <w:rsid w:val="00F960C2"/>
    <w:rsid w:val="00F96707"/>
    <w:rsid w:val="00F969AA"/>
    <w:rsid w:val="00FA2C93"/>
    <w:rsid w:val="00FA3FD5"/>
    <w:rsid w:val="00FA5892"/>
    <w:rsid w:val="00FA696D"/>
    <w:rsid w:val="00FA7114"/>
    <w:rsid w:val="00FA732B"/>
    <w:rsid w:val="00FA7FD6"/>
    <w:rsid w:val="00FB13E7"/>
    <w:rsid w:val="00FB160A"/>
    <w:rsid w:val="00FB2D36"/>
    <w:rsid w:val="00FB51BD"/>
    <w:rsid w:val="00FB5CD1"/>
    <w:rsid w:val="00FB6C1A"/>
    <w:rsid w:val="00FB735A"/>
    <w:rsid w:val="00FC0454"/>
    <w:rsid w:val="00FC11CF"/>
    <w:rsid w:val="00FC22D5"/>
    <w:rsid w:val="00FC3D2A"/>
    <w:rsid w:val="00FC554A"/>
    <w:rsid w:val="00FC79A6"/>
    <w:rsid w:val="00FD00CE"/>
    <w:rsid w:val="00FD0AF8"/>
    <w:rsid w:val="00FD0C74"/>
    <w:rsid w:val="00FD1C7B"/>
    <w:rsid w:val="00FD1D35"/>
    <w:rsid w:val="00FD3198"/>
    <w:rsid w:val="00FD7264"/>
    <w:rsid w:val="00FE07B1"/>
    <w:rsid w:val="00FE1663"/>
    <w:rsid w:val="00FE1EA9"/>
    <w:rsid w:val="00FE26EB"/>
    <w:rsid w:val="00FE3AF3"/>
    <w:rsid w:val="00FE54B5"/>
    <w:rsid w:val="00FE5BF9"/>
    <w:rsid w:val="00FE6313"/>
    <w:rsid w:val="00FE71E4"/>
    <w:rsid w:val="00FE76A1"/>
    <w:rsid w:val="00FE7796"/>
    <w:rsid w:val="00FE7BB6"/>
    <w:rsid w:val="00FF0545"/>
    <w:rsid w:val="00FF087B"/>
    <w:rsid w:val="00FF11CA"/>
    <w:rsid w:val="00FF247E"/>
    <w:rsid w:val="00FF329D"/>
    <w:rsid w:val="00FF42B2"/>
    <w:rsid w:val="00FF4939"/>
    <w:rsid w:val="00FF4CC5"/>
    <w:rsid w:val="00FF5B3A"/>
    <w:rsid w:val="00FF791D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4F9F6D6"/>
  <w15:chartTrackingRefBased/>
  <w15:docId w15:val="{F8382F59-AF1C-45C8-B40F-716960E5C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58B5"/>
    <w:pPr>
      <w:spacing w:after="120"/>
    </w:pPr>
    <w:rPr>
      <w:rFonts w:ascii="Arial" w:hAnsi="Arial"/>
      <w:sz w:val="22"/>
      <w:szCs w:val="24"/>
      <w:lang w:val="cs-CZ" w:eastAsia="en-US"/>
    </w:rPr>
  </w:style>
  <w:style w:type="paragraph" w:styleId="Heading1">
    <w:name w:val="heading 1"/>
    <w:basedOn w:val="Normal"/>
    <w:next w:val="Normal"/>
    <w:qFormat/>
    <w:rsid w:val="002336BA"/>
    <w:pPr>
      <w:keepNext/>
      <w:pageBreakBefore/>
      <w:numPr>
        <w:numId w:val="1"/>
      </w:numPr>
      <w:shd w:val="clear" w:color="auto" w:fill="FFFFFF"/>
      <w:tabs>
        <w:tab w:val="num" w:pos="1077"/>
      </w:tabs>
      <w:spacing w:after="0"/>
      <w:ind w:left="1077" w:hanging="1077"/>
      <w:outlineLvl w:val="0"/>
    </w:pPr>
    <w:rPr>
      <w:rFonts w:cs="Arial"/>
      <w:b/>
      <w:bCs/>
      <w:caps/>
      <w:color w:val="000080"/>
      <w:kern w:val="32"/>
      <w:sz w:val="32"/>
      <w:szCs w:val="32"/>
    </w:rPr>
  </w:style>
  <w:style w:type="paragraph" w:styleId="Heading2">
    <w:name w:val="heading 2"/>
    <w:basedOn w:val="Heading1"/>
    <w:next w:val="Normal"/>
    <w:qFormat/>
    <w:rsid w:val="002336BA"/>
    <w:pPr>
      <w:pageBreakBefore w:val="0"/>
      <w:numPr>
        <w:ilvl w:val="1"/>
      </w:numPr>
      <w:outlineLvl w:val="1"/>
    </w:pPr>
    <w:rPr>
      <w:b w:val="0"/>
      <w:bCs w:val="0"/>
      <w:iCs/>
      <w:caps w:val="0"/>
      <w:sz w:val="28"/>
      <w:szCs w:val="28"/>
    </w:rPr>
  </w:style>
  <w:style w:type="paragraph" w:styleId="Heading3">
    <w:name w:val="heading 3"/>
    <w:basedOn w:val="Heading1"/>
    <w:next w:val="Normal"/>
    <w:qFormat/>
    <w:rsid w:val="002336BA"/>
    <w:pPr>
      <w:pageBreakBefore w:val="0"/>
      <w:numPr>
        <w:ilvl w:val="2"/>
      </w:numPr>
      <w:tabs>
        <w:tab w:val="clear" w:pos="720"/>
        <w:tab w:val="left" w:pos="1077"/>
      </w:tabs>
      <w:spacing w:after="60"/>
      <w:ind w:left="1077" w:hanging="1077"/>
      <w:outlineLvl w:val="2"/>
    </w:pPr>
    <w:rPr>
      <w:bCs w:val="0"/>
      <w:caps w:val="0"/>
      <w:sz w:val="26"/>
      <w:szCs w:val="26"/>
    </w:rPr>
  </w:style>
  <w:style w:type="paragraph" w:styleId="Heading4">
    <w:name w:val="heading 4"/>
    <w:basedOn w:val="Heading1"/>
    <w:next w:val="Normal"/>
    <w:qFormat/>
    <w:rsid w:val="002336BA"/>
    <w:pPr>
      <w:pageBreakBefore w:val="0"/>
      <w:numPr>
        <w:ilvl w:val="3"/>
      </w:numPr>
      <w:shd w:val="clear" w:color="auto" w:fill="F3F3F3"/>
      <w:spacing w:after="60"/>
      <w:outlineLvl w:val="3"/>
    </w:pPr>
    <w:rPr>
      <w:bCs w:val="0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2336BA"/>
  </w:style>
  <w:style w:type="paragraph" w:styleId="Header">
    <w:name w:val="header"/>
    <w:basedOn w:val="Normal"/>
    <w:link w:val="HeaderChar"/>
    <w:uiPriority w:val="99"/>
    <w:rsid w:val="002336BA"/>
    <w:pPr>
      <w:tabs>
        <w:tab w:val="center" w:pos="4536"/>
        <w:tab w:val="right" w:pos="9072"/>
      </w:tabs>
    </w:pPr>
    <w:rPr>
      <w:sz w:val="18"/>
    </w:rPr>
  </w:style>
  <w:style w:type="paragraph" w:styleId="Caption">
    <w:name w:val="caption"/>
    <w:basedOn w:val="Normal"/>
    <w:next w:val="Normal"/>
    <w:qFormat/>
    <w:rsid w:val="002336BA"/>
    <w:pPr>
      <w:spacing w:before="120"/>
    </w:pPr>
    <w:rPr>
      <w:b/>
      <w:bCs/>
      <w:sz w:val="20"/>
      <w:szCs w:val="20"/>
    </w:rPr>
  </w:style>
  <w:style w:type="paragraph" w:styleId="BodyText">
    <w:name w:val="Body Text"/>
    <w:basedOn w:val="Normal"/>
    <w:rsid w:val="002336BA"/>
    <w:pPr>
      <w:jc w:val="both"/>
    </w:pPr>
  </w:style>
  <w:style w:type="table" w:styleId="TableGrid">
    <w:name w:val="Table Grid"/>
    <w:basedOn w:val="TableNormal"/>
    <w:rsid w:val="002336BA"/>
    <w:pPr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autoRedefine/>
    <w:semiHidden/>
    <w:rsid w:val="00BD32FF"/>
    <w:pPr>
      <w:ind w:left="220"/>
    </w:pPr>
  </w:style>
  <w:style w:type="character" w:styleId="Hyperlink">
    <w:name w:val="Hyperlink"/>
    <w:rsid w:val="00BD32FF"/>
    <w:rPr>
      <w:color w:val="0000FF"/>
      <w:u w:val="single"/>
    </w:rPr>
  </w:style>
  <w:style w:type="paragraph" w:styleId="TableofFigures">
    <w:name w:val="table of figures"/>
    <w:basedOn w:val="Normal"/>
    <w:next w:val="Normal"/>
    <w:semiHidden/>
    <w:rsid w:val="00B669B5"/>
  </w:style>
  <w:style w:type="paragraph" w:styleId="Footer">
    <w:name w:val="footer"/>
    <w:basedOn w:val="Normal"/>
    <w:link w:val="FooterChar"/>
    <w:uiPriority w:val="99"/>
    <w:qFormat/>
    <w:rsid w:val="00380811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B92473"/>
  </w:style>
  <w:style w:type="paragraph" w:styleId="ListBullet">
    <w:name w:val="List Bullet"/>
    <w:basedOn w:val="Normal"/>
    <w:rsid w:val="001E3306"/>
    <w:pPr>
      <w:numPr>
        <w:numId w:val="8"/>
      </w:numPr>
      <w:ind w:left="357" w:hanging="357"/>
    </w:pPr>
    <w:rPr>
      <w:szCs w:val="20"/>
      <w:lang w:val="sk-SK" w:eastAsia="cs-CZ"/>
    </w:rPr>
  </w:style>
  <w:style w:type="character" w:styleId="CommentReference">
    <w:name w:val="annotation reference"/>
    <w:semiHidden/>
    <w:rsid w:val="009F4224"/>
    <w:rPr>
      <w:sz w:val="16"/>
      <w:szCs w:val="16"/>
    </w:rPr>
  </w:style>
  <w:style w:type="paragraph" w:styleId="CommentText">
    <w:name w:val="annotation text"/>
    <w:basedOn w:val="Normal"/>
    <w:semiHidden/>
    <w:rsid w:val="009F4224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F4224"/>
    <w:rPr>
      <w:b/>
      <w:bCs/>
    </w:rPr>
  </w:style>
  <w:style w:type="paragraph" w:styleId="BalloonText">
    <w:name w:val="Balloon Text"/>
    <w:basedOn w:val="Normal"/>
    <w:semiHidden/>
    <w:rsid w:val="009F4224"/>
    <w:rPr>
      <w:rFonts w:ascii="Tahoma" w:hAnsi="Tahoma" w:cs="Tahoma"/>
      <w:sz w:val="16"/>
      <w:szCs w:val="16"/>
    </w:rPr>
  </w:style>
  <w:style w:type="paragraph" w:styleId="ListBullet2">
    <w:name w:val="List Bullet 2"/>
    <w:basedOn w:val="Normal"/>
    <w:rsid w:val="001D55A1"/>
    <w:pPr>
      <w:numPr>
        <w:numId w:val="10"/>
      </w:numPr>
      <w:spacing w:after="0"/>
    </w:pPr>
    <w:rPr>
      <w:szCs w:val="20"/>
      <w:lang w:eastAsia="cs-CZ"/>
    </w:rPr>
  </w:style>
  <w:style w:type="paragraph" w:styleId="ListBullet3">
    <w:name w:val="List Bullet 3"/>
    <w:basedOn w:val="Normal"/>
    <w:rsid w:val="001D55A1"/>
    <w:pPr>
      <w:numPr>
        <w:numId w:val="11"/>
      </w:numPr>
      <w:spacing w:after="0"/>
    </w:pPr>
    <w:rPr>
      <w:szCs w:val="20"/>
      <w:lang w:eastAsia="cs-CZ"/>
    </w:rPr>
  </w:style>
  <w:style w:type="paragraph" w:styleId="ListBullet4">
    <w:name w:val="List Bullet 4"/>
    <w:basedOn w:val="Normal"/>
    <w:rsid w:val="001D55A1"/>
    <w:pPr>
      <w:numPr>
        <w:numId w:val="12"/>
      </w:numPr>
      <w:spacing w:after="0"/>
    </w:pPr>
    <w:rPr>
      <w:szCs w:val="20"/>
      <w:lang w:eastAsia="cs-CZ"/>
    </w:rPr>
  </w:style>
  <w:style w:type="paragraph" w:styleId="ListBullet5">
    <w:name w:val="List Bullet 5"/>
    <w:basedOn w:val="Normal"/>
    <w:rsid w:val="001D55A1"/>
    <w:pPr>
      <w:numPr>
        <w:numId w:val="13"/>
      </w:numPr>
      <w:spacing w:after="0"/>
    </w:pPr>
    <w:rPr>
      <w:szCs w:val="20"/>
      <w:lang w:eastAsia="cs-CZ"/>
    </w:rPr>
  </w:style>
  <w:style w:type="paragraph" w:styleId="ListNumber5">
    <w:name w:val="List Number 5"/>
    <w:basedOn w:val="Normal"/>
    <w:rsid w:val="001D55A1"/>
    <w:pPr>
      <w:numPr>
        <w:numId w:val="17"/>
      </w:numPr>
      <w:spacing w:after="0"/>
    </w:pPr>
    <w:rPr>
      <w:szCs w:val="20"/>
      <w:lang w:eastAsia="cs-CZ"/>
    </w:rPr>
  </w:style>
  <w:style w:type="paragraph" w:styleId="FootnoteText">
    <w:name w:val="footnote text"/>
    <w:basedOn w:val="Normal"/>
    <w:rsid w:val="001D55A1"/>
    <w:pPr>
      <w:spacing w:after="0"/>
    </w:pPr>
    <w:rPr>
      <w:rFonts w:ascii="Times New Roman" w:hAnsi="Times New Roman"/>
      <w:sz w:val="20"/>
      <w:szCs w:val="20"/>
      <w:lang w:eastAsia="cs-CZ"/>
    </w:rPr>
  </w:style>
  <w:style w:type="character" w:styleId="Emphasis">
    <w:name w:val="Emphasis"/>
    <w:qFormat/>
    <w:rsid w:val="001D55A1"/>
    <w:rPr>
      <w:i/>
      <w:iCs/>
    </w:rPr>
  </w:style>
  <w:style w:type="paragraph" w:styleId="Index2">
    <w:name w:val="index 2"/>
    <w:basedOn w:val="Normal"/>
    <w:next w:val="Normal"/>
    <w:autoRedefine/>
    <w:semiHidden/>
    <w:rsid w:val="001D55A1"/>
    <w:pPr>
      <w:spacing w:after="0"/>
      <w:ind w:left="288"/>
    </w:pPr>
    <w:rPr>
      <w:sz w:val="20"/>
      <w:szCs w:val="20"/>
      <w:lang w:val="en-GB"/>
    </w:rPr>
  </w:style>
  <w:style w:type="paragraph" w:styleId="DocumentMap">
    <w:name w:val="Document Map"/>
    <w:basedOn w:val="Normal"/>
    <w:semiHidden/>
    <w:rsid w:val="00A76621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rsid w:val="00ED383F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ED383F"/>
    <w:rPr>
      <w:rFonts w:ascii="Courier New" w:hAnsi="Courier New" w:cs="Courier New"/>
      <w:lang w:val="cs-CZ" w:eastAsia="en-US"/>
    </w:rPr>
  </w:style>
  <w:style w:type="paragraph" w:styleId="NoSpacing">
    <w:name w:val="No Spacing"/>
    <w:uiPriority w:val="1"/>
    <w:qFormat/>
    <w:rsid w:val="00060DDA"/>
    <w:rPr>
      <w:rFonts w:ascii="Calibri" w:eastAsia="Calibri" w:hAnsi="Calibri"/>
      <w:color w:val="44546A"/>
      <w:lang w:val="en-US" w:eastAsia="en-US"/>
    </w:rPr>
  </w:style>
  <w:style w:type="character" w:customStyle="1" w:styleId="FooterChar">
    <w:name w:val="Footer Char"/>
    <w:link w:val="Footer"/>
    <w:uiPriority w:val="99"/>
    <w:rsid w:val="00060DDA"/>
    <w:rPr>
      <w:rFonts w:ascii="Arial" w:hAnsi="Arial"/>
      <w:sz w:val="22"/>
      <w:szCs w:val="24"/>
      <w:lang w:val="cs-CZ" w:eastAsia="en-US"/>
    </w:rPr>
  </w:style>
  <w:style w:type="character" w:customStyle="1" w:styleId="HeaderChar">
    <w:name w:val="Header Char"/>
    <w:link w:val="Header"/>
    <w:uiPriority w:val="99"/>
    <w:rsid w:val="00836B8D"/>
    <w:rPr>
      <w:rFonts w:ascii="Arial" w:hAnsi="Arial"/>
      <w:sz w:val="18"/>
      <w:szCs w:val="24"/>
      <w:lang w:val="cs-CZ" w:eastAsia="en-US"/>
    </w:rPr>
  </w:style>
  <w:style w:type="paragraph" w:styleId="Revision">
    <w:name w:val="Revision"/>
    <w:hidden/>
    <w:uiPriority w:val="99"/>
    <w:semiHidden/>
    <w:rsid w:val="004A4FEC"/>
    <w:rPr>
      <w:rFonts w:ascii="Arial" w:hAnsi="Arial"/>
      <w:sz w:val="22"/>
      <w:szCs w:val="24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96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0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2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5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PROJECTS\CommonDataExchange\78-Za%20publikuvane_2025_12_01\1-&#1044;&#1072;%20&#1079;&#1072;&#1084;&#1077;&#1089;&#1090;&#1103;\&#1055;&#1088;&#1080;&#1083;&#1086;&#1078;&#1077;&#1085;&#1080;&#1077;%204_INVOIC_v04\&#1055;&#1088;&#1080;&#1083;&#1086;&#1078;&#1077;&#1085;&#1080;&#1077;%204_INVOIC_v04.do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89929-C3A2-40DD-98BC-592D6E4F8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4_INVOIC_v04.doc.dotx</Template>
  <TotalTime>1</TotalTime>
  <Pages>11</Pages>
  <Words>1279</Words>
  <Characters>7295</Characters>
  <Application>Microsoft Office Word</Application>
  <DocSecurity>0</DocSecurity>
  <Lines>60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>Technická špecifikácia pre výmenu dát s PDS</vt:lpstr>
      <vt:lpstr>Technická špecifikácia pre výmenu dát s PDS</vt:lpstr>
      <vt:lpstr>Technická špecifikácia pre výmenu dát s PDS</vt:lpstr>
    </vt:vector>
  </TitlesOfParts>
  <Company>ZSE, a.s.</Company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špecifikácia pre výmenu dát s PDS</dc:title>
  <dc:subject/>
  <dc:creator>Мария Йосифова Добранова</dc:creator>
  <cp:keywords/>
  <cp:lastModifiedBy>Мария Йосифова Добранова</cp:lastModifiedBy>
  <cp:revision>1</cp:revision>
  <cp:lastPrinted>2018-11-12T08:30:00Z</cp:lastPrinted>
  <dcterms:created xsi:type="dcterms:W3CDTF">2025-11-26T09:23:00Z</dcterms:created>
  <dcterms:modified xsi:type="dcterms:W3CDTF">2025-11-26T09:24:00Z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zia">
    <vt:lpwstr>1-0-2</vt:lpwstr>
  </property>
  <property fmtid="{D5CDD505-2E9C-101B-9397-08002B2CF9AE}" pid="3" name="Dokument">
    <vt:lpwstr>PDS_TSVD4_IP_INVOIC_E4SK40</vt:lpwstr>
  </property>
  <property fmtid="{D5CDD505-2E9C-101B-9397-08002B2CF9AE}" pid="4" name="Dátum vydania">
    <vt:filetime>2017-02-28T23:00:00Z</vt:filetime>
  </property>
  <property fmtid="{D5CDD505-2E9C-101B-9397-08002B2CF9AE}" pid="5" name="MSIP_Label_8bc22982-6e01-4865-9823-c7fb4ab47067_Enabled">
    <vt:lpwstr>true</vt:lpwstr>
  </property>
  <property fmtid="{D5CDD505-2E9C-101B-9397-08002B2CF9AE}" pid="6" name="MSIP_Label_8bc22982-6e01-4865-9823-c7fb4ab47067_SetDate">
    <vt:lpwstr>2023-03-27T07:54:36Z</vt:lpwstr>
  </property>
  <property fmtid="{D5CDD505-2E9C-101B-9397-08002B2CF9AE}" pid="7" name="MSIP_Label_8bc22982-6e01-4865-9823-c7fb4ab47067_Method">
    <vt:lpwstr>Standard</vt:lpwstr>
  </property>
  <property fmtid="{D5CDD505-2E9C-101B-9397-08002B2CF9AE}" pid="8" name="MSIP_Label_8bc22982-6e01-4865-9823-c7fb4ab47067_Name">
    <vt:lpwstr>Restricted</vt:lpwstr>
  </property>
  <property fmtid="{D5CDD505-2E9C-101B-9397-08002B2CF9AE}" pid="9" name="MSIP_Label_8bc22982-6e01-4865-9823-c7fb4ab47067_SiteId">
    <vt:lpwstr>bf39df4e-2f5e-4b0c-897b-28b776233a70</vt:lpwstr>
  </property>
  <property fmtid="{D5CDD505-2E9C-101B-9397-08002B2CF9AE}" pid="10" name="MSIP_Label_8bc22982-6e01-4865-9823-c7fb4ab47067_ActionId">
    <vt:lpwstr>4115cb0e-4a96-43ff-bbdf-ce88124553eb</vt:lpwstr>
  </property>
  <property fmtid="{D5CDD505-2E9C-101B-9397-08002B2CF9AE}" pid="11" name="MSIP_Label_8bc22982-6e01-4865-9823-c7fb4ab47067_ContentBits">
    <vt:lpwstr>1</vt:lpwstr>
  </property>
</Properties>
</file>